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theme/themeOverride13.xml" ContentType="application/vnd.openxmlformats-officedocument.themeOverride+xml"/>
  <Default Extension="wmf" ContentType="image/x-wmf"/>
  <Override PartName="/word/theme/themeOverride1.xml" ContentType="application/vnd.openxmlformats-officedocument.themeOverride+xml"/>
  <Override PartName="/word/theme/themeOverride1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theme/themeOverride10.xml" ContentType="application/vnd.openxmlformats-officedocument.themeOverride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17.xml" ContentType="application/vnd.openxmlformats-officedocument.drawingml.chart+xml"/>
  <Override PartName="/word/drawings/drawing2.xml" ContentType="application/vnd.openxmlformats-officedocument.drawingml.chartshapes+xml"/>
  <Override PartName="/word/charts/chart18.xml" ContentType="application/vnd.openxmlformats-officedocument.drawingml.chart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8.xml" ContentType="application/vnd.openxmlformats-officedocument.themeOverride+xml"/>
  <Override PartName="/word/theme/themeOverride9.xml" ContentType="application/vnd.openxmlformats-officedocument.themeOverride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Override PartName="/word/people.xml" ContentType="application/vnd.openxmlformats-officedocument.wordprocessingml.people+xml"/>
  <Default Extension="png" ContentType="image/png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theme/themeOverride12.xml" ContentType="application/vnd.openxmlformats-officedocument.themeOverrid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7C2202" w:rsidRDefault="008C43B1" w:rsidP="001853BD">
      <w:pPr>
        <w:pStyle w:val="SIS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280035</wp:posOffset>
            </wp:positionV>
            <wp:extent cx="2352675" cy="847725"/>
            <wp:effectExtent l="19050" t="0" r="9525" b="0"/>
            <wp:wrapTight wrapText="bothSides">
              <wp:wrapPolygon edited="0">
                <wp:start x="2623" y="485"/>
                <wp:lineTo x="1049" y="2427"/>
                <wp:lineTo x="-175" y="6310"/>
                <wp:lineTo x="0" y="17960"/>
                <wp:lineTo x="1749" y="21357"/>
                <wp:lineTo x="2798" y="21357"/>
                <wp:lineTo x="20113" y="21357"/>
                <wp:lineTo x="20638" y="16018"/>
                <wp:lineTo x="21687" y="14076"/>
                <wp:lineTo x="21687" y="8252"/>
                <wp:lineTo x="19589" y="7766"/>
                <wp:lineTo x="19414" y="971"/>
                <wp:lineTo x="4547" y="485"/>
                <wp:lineTo x="2623" y="485"/>
              </wp:wrapPolygon>
            </wp:wrapTight>
            <wp:docPr id="4" name="Рисунок 5" descr="logo_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_whi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1610" w:rsidRPr="00FC1610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" o:spid="_x0000_s1058" type="#_x0000_t202" style="position:absolute;left:0;text-align:left;margin-left:261.75pt;margin-top:30.3pt;width:195.6pt;height:58pt;z-index:251691008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ZuJJAIAAAAEAAAOAAAAZHJzL2Uyb0RvYy54bWysU82O0zAQviPxDpbvNGlJu9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" filled="f" stroked="f">
            <v:textbox style="mso-next-textbox:#Надпись 4">
              <w:txbxContent>
                <w:p w:rsidR="0052272E" w:rsidRPr="00D0448A" w:rsidRDefault="0052272E" w:rsidP="00392831">
                  <w:pPr>
                    <w:jc w:val="center"/>
                    <w:rPr>
                      <w:rFonts w:ascii="Arial Narrow" w:hAnsi="Arial Narrow"/>
                    </w:rPr>
                  </w:pPr>
                  <w:bookmarkStart w:id="0" w:name="_Toc23519220"/>
                  <w:r w:rsidRPr="00D0448A">
                    <w:rPr>
                      <w:rFonts w:ascii="Arial Narrow" w:hAnsi="Arial Narrow"/>
                      <w:b/>
                      <w:color w:val="7C587C"/>
                    </w:rPr>
                    <w:t>SIS-CORPORATION.RU</w:t>
                  </w:r>
                  <w:bookmarkEnd w:id="0"/>
                  <w:r w:rsidRPr="00D0448A">
                    <w:rPr>
                      <w:rFonts w:ascii="Arial Narrow" w:hAnsi="Arial Narrow"/>
                      <w:b/>
                      <w:color w:val="7C587C"/>
                    </w:rPr>
                    <w:br/>
                  </w:r>
                  <w:r w:rsidRPr="00D0448A">
                    <w:rPr>
                      <w:rFonts w:ascii="Arial Narrow" w:hAnsi="Arial Narrow"/>
                      <w:szCs w:val="24"/>
                    </w:rPr>
                    <w:t xml:space="preserve">         Исследования, контакт-центр</w:t>
                  </w:r>
                </w:p>
              </w:txbxContent>
            </v:textbox>
            <w10:wrap type="square" anchorx="margin"/>
          </v:shape>
        </w:pict>
      </w:r>
      <w:r w:rsidR="00FC1610">
        <w:rPr>
          <w:b/>
          <w:noProof/>
          <w:sz w:val="24"/>
          <w:szCs w:val="24"/>
          <w:lang w:eastAsia="ru-RU"/>
        </w:rPr>
        <w:pict>
          <v:rect id="Прямоугольник 3" o:spid="_x0000_s1027" style="position:absolute;left:0;text-align:left;margin-left:0;margin-top:-55.55pt;width:595.25pt;height:841.85pt;z-index:-251663872;visibility:visible;mso-position-horizontal-relative:page;mso-position-vertical-relative:text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" strokecolor="white [3212]" strokeweight="1pt">
            <v:fill r:id="rId9" o:title="" recolor="t" rotate="t" type="frame"/>
            <v:textbox>
              <w:txbxContent>
                <w:p w:rsidR="0052272E" w:rsidRDefault="0052272E" w:rsidP="00332839">
                  <w:pPr>
                    <w:jc w:val="center"/>
                  </w:pPr>
                </w:p>
              </w:txbxContent>
            </v:textbox>
            <w10:wrap anchorx="page"/>
          </v:rect>
        </w:pict>
      </w:r>
      <w:r w:rsidR="007C2202">
        <w:rPr>
          <w:b/>
          <w:sz w:val="24"/>
          <w:szCs w:val="24"/>
        </w:rPr>
        <w:br/>
      </w:r>
    </w:p>
    <w:p w:rsidR="007C2202" w:rsidRDefault="007C2202" w:rsidP="001853BD">
      <w:pPr>
        <w:pStyle w:val="SIS"/>
        <w:rPr>
          <w:b/>
          <w:sz w:val="24"/>
          <w:szCs w:val="24"/>
        </w:rPr>
      </w:pPr>
    </w:p>
    <w:p w:rsidR="00D763EE" w:rsidRPr="009820C3" w:rsidRDefault="00FC1610" w:rsidP="00D763EE">
      <w:pPr>
        <w:tabs>
          <w:tab w:val="right" w:leader="dot" w:pos="10065"/>
          <w:tab w:val="right" w:leader="dot" w:pos="10206"/>
        </w:tabs>
        <w:spacing w:after="0" w:line="360" w:lineRule="auto"/>
        <w:ind w:right="140"/>
        <w:jc w:val="both"/>
        <w:rPr>
          <w:rFonts w:ascii="Arial Narrow" w:hAnsi="Arial Narrow"/>
          <w:b/>
          <w:bCs/>
          <w:caps/>
          <w:noProof/>
          <w:szCs w:val="24"/>
        </w:rPr>
      </w:pPr>
      <w:r w:rsidRPr="00FC1610">
        <w:rPr>
          <w:noProof/>
          <w:lang w:eastAsia="ru-RU"/>
        </w:rPr>
        <w:pict>
          <v:shape id="_x0000_s1055" type="#_x0000_t202" style="position:absolute;left:0;text-align:left;margin-left:-6.8pt;margin-top:444pt;width:228.85pt;height:138.75pt;z-index:25168793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" filled="f" stroked="f">
            <v:textbox style="mso-next-textbox:#_x0000_s1055">
              <w:txbxContent>
                <w:p w:rsidR="0052272E" w:rsidRDefault="0052272E" w:rsidP="00BA6734">
                  <w:pPr>
                    <w:pStyle w:val="a3"/>
                    <w:rPr>
                      <w:color w:val="FFFFFF" w:themeColor="background1"/>
                    </w:rPr>
                  </w:pPr>
                </w:p>
                <w:p w:rsidR="0052272E" w:rsidRPr="00D0448A" w:rsidRDefault="0052272E" w:rsidP="00BA6734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ЗАКАЗЧИК: </w:t>
                  </w:r>
                </w:p>
                <w:p w:rsidR="0052272E" w:rsidRPr="00D0448A" w:rsidRDefault="0052272E" w:rsidP="00BA6734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Министерство экономического развития Новосибирской области</w:t>
                  </w: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br/>
                  </w:r>
                </w:p>
                <w:p w:rsidR="0052272E" w:rsidRPr="00D0448A" w:rsidRDefault="0052272E" w:rsidP="00BA6734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ИСПОЛНИТЕЛЬ: </w:t>
                  </w:r>
                </w:p>
                <w:p w:rsidR="0052272E" w:rsidRPr="00D0448A" w:rsidRDefault="0052272E" w:rsidP="00BA6734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ООО «Исследовательская компания </w:t>
                  </w: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br/>
                    <w:t>«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Эс</w:t>
                  </w:r>
                  <w:proofErr w:type="spellEnd"/>
                  <w:proofErr w:type="gram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 А</w:t>
                  </w:r>
                  <w:proofErr w:type="gram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й 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Эс</w:t>
                  </w:r>
                  <w:proofErr w:type="spell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 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Корпорейшн</w:t>
                  </w:r>
                  <w:proofErr w:type="spell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»</w:t>
                  </w:r>
                </w:p>
              </w:txbxContent>
            </v:textbox>
            <w10:wrap type="square" anchorx="margin"/>
          </v:shape>
        </w:pict>
      </w:r>
      <w:r w:rsidRPr="00FC1610">
        <w:rPr>
          <w:noProof/>
          <w:lang w:eastAsia="ru-RU"/>
        </w:rPr>
        <w:pict>
          <v:shape id="Надпись 2" o:spid="_x0000_s1028" type="#_x0000_t202" style="position:absolute;left:0;text-align:left;margin-left:-7.55pt;margin-top:101.3pt;width:213.5pt;height:305.7pt;z-index:25164748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" filled="f" stroked="f">
            <v:textbox style="mso-next-textbox:#Надпись 2">
              <w:txbxContent>
                <w:p w:rsidR="0052272E" w:rsidRPr="008C43B1" w:rsidRDefault="0052272E" w:rsidP="008C43B1">
                  <w:pPr>
                    <w:tabs>
                      <w:tab w:val="right" w:leader="dot" w:pos="10065"/>
                      <w:tab w:val="right" w:leader="dot" w:pos="10206"/>
                    </w:tabs>
                    <w:spacing w:after="0" w:line="240" w:lineRule="auto"/>
                    <w:ind w:right="140" w:firstLine="0"/>
                    <w:rPr>
                      <w:rFonts w:ascii="Arial Narrow" w:hAnsi="Arial Narrow" w:cs="Times New Roman"/>
                      <w:b/>
                      <w:bCs/>
                      <w:caps/>
                      <w:noProof/>
                      <w:color w:val="FFFFFF" w:themeColor="background1"/>
                      <w:sz w:val="32"/>
                      <w:szCs w:val="32"/>
                    </w:rPr>
                  </w:pPr>
                  <w:r w:rsidRPr="008C43B1">
                    <w:rPr>
                      <w:rFonts w:ascii="Arial Narrow" w:hAnsi="Arial Narrow" w:cs="Times New Roman"/>
                      <w:b/>
                      <w:bCs/>
                      <w:caps/>
                      <w:noProof/>
                      <w:color w:val="FFFFFF" w:themeColor="background1"/>
                      <w:sz w:val="32"/>
                      <w:szCs w:val="32"/>
                    </w:rPr>
                    <w:t xml:space="preserve">Аналитический отчет </w:t>
                  </w:r>
                </w:p>
                <w:p w:rsidR="0052272E" w:rsidRPr="008C43B1" w:rsidRDefault="0052272E" w:rsidP="008C43B1">
                  <w:pPr>
                    <w:tabs>
                      <w:tab w:val="right" w:leader="dot" w:pos="10065"/>
                      <w:tab w:val="right" w:leader="dot" w:pos="10206"/>
                    </w:tabs>
                    <w:spacing w:after="0" w:line="240" w:lineRule="auto"/>
                    <w:ind w:right="140" w:firstLine="0"/>
                    <w:rPr>
                      <w:rFonts w:ascii="Arial Narrow" w:hAnsi="Arial Narrow" w:cs="Times New Roman"/>
                      <w:b/>
                      <w:bCs/>
                      <w:caps/>
                      <w:noProof/>
                      <w:color w:val="FFFFFF" w:themeColor="background1"/>
                      <w:sz w:val="32"/>
                      <w:szCs w:val="32"/>
                    </w:rPr>
                  </w:pPr>
                  <w:r w:rsidRPr="008C43B1">
                    <w:rPr>
                      <w:rFonts w:ascii="Arial Narrow" w:hAnsi="Arial Narrow" w:cs="Times New Roman"/>
                      <w:b/>
                      <w:bCs/>
                      <w:noProof/>
                      <w:color w:val="FFFFFF" w:themeColor="background1"/>
                      <w:sz w:val="32"/>
                      <w:szCs w:val="32"/>
                    </w:rPr>
                    <w:t>о мониторинге доступности для населения финансовых услуг, оказываемых на территории Новосибирской области</w:t>
                  </w:r>
                </w:p>
                <w:p w:rsidR="0052272E" w:rsidRPr="00D0448A" w:rsidRDefault="0052272E" w:rsidP="008C43B1">
                  <w:pPr>
                    <w:spacing w:after="0" w:line="240" w:lineRule="auto"/>
                    <w:rPr>
                      <w:rFonts w:ascii="Arial Narrow" w:hAnsi="Arial Narrow"/>
                    </w:rPr>
                  </w:pPr>
                </w:p>
                <w:p w:rsidR="0052272E" w:rsidRPr="00D0448A" w:rsidRDefault="0052272E" w:rsidP="00BC738B">
                  <w:pPr>
                    <w:rPr>
                      <w:rFonts w:ascii="Arial Narrow" w:hAnsi="Arial Narrow"/>
                    </w:rPr>
                  </w:pPr>
                </w:p>
                <w:p w:rsidR="0052272E" w:rsidRPr="00D0448A" w:rsidRDefault="0052272E" w:rsidP="00BC738B">
                  <w:pPr>
                    <w:rPr>
                      <w:rFonts w:ascii="Arial Narrow" w:hAnsi="Arial Narrow"/>
                    </w:rPr>
                  </w:pPr>
                </w:p>
                <w:p w:rsidR="0052272E" w:rsidRPr="00D0448A" w:rsidRDefault="0052272E" w:rsidP="00332839">
                  <w:pPr>
                    <w:pStyle w:val="a3"/>
                    <w:rPr>
                      <w:rFonts w:ascii="Arial Narrow" w:hAnsi="Arial Narrow"/>
                      <w:color w:val="FFFFFF" w:themeColor="background1"/>
                      <w:szCs w:val="24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  <w:szCs w:val="24"/>
                    </w:rPr>
                    <w:t>в рамках выполнения научно-исследовательской работы по теме: «Мониторинг состояния и развития конкурентной среды на рынках товаров, работ и услуг Новосибирской области за 2019 год» согласно Государственному контракту № 0851200000619003483 от 12 августа 2019 г.</w:t>
                  </w:r>
                </w:p>
              </w:txbxContent>
            </v:textbox>
            <w10:wrap type="square" anchorx="margin"/>
          </v:shape>
        </w:pict>
      </w:r>
      <w:r w:rsidRPr="00FC1610">
        <w:rPr>
          <w:noProof/>
          <w:lang w:eastAsia="ru-RU"/>
        </w:rPr>
        <w:pict>
          <v:shape id="_x0000_s1056" type="#_x0000_t202" style="position:absolute;left:0;text-align:left;margin-left:-224.55pt;margin-top:601.45pt;width:195.55pt;height:37.4pt;z-index:251688960" filled="f" stroked="f">
            <v:textbox style="mso-next-textbox:#_x0000_s1056">
              <w:txbxContent>
                <w:p w:rsidR="0052272E" w:rsidRPr="00D0448A" w:rsidRDefault="0052272E">
                  <w:pPr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</w:pPr>
                  <w:r w:rsidRPr="00D0448A"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  <w:t>г. Новосибирск, 2019</w:t>
                  </w:r>
                </w:p>
              </w:txbxContent>
            </v:textbox>
          </v:shape>
        </w:pict>
      </w:r>
      <w:r w:rsidRPr="00FC1610">
        <w:rPr>
          <w:noProof/>
          <w:lang w:eastAsia="ru-RU"/>
        </w:rPr>
        <w:pict>
          <v:shape id="_x0000_s1057" type="#_x0000_t202" style="position:absolute;left:0;text-align:left;margin-left:234.55pt;margin-top:60.05pt;width:259.9pt;height:177.45pt;z-index:25168998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" filled="f" stroked="f">
            <v:textbox style="mso-next-textbox:#_x0000_s1057">
              <w:txbxContent>
                <w:p w:rsidR="0052272E" w:rsidRPr="005C3EF2" w:rsidRDefault="0052272E" w:rsidP="00BA6734">
                  <w:pPr>
                    <w:pStyle w:val="aff1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УТВЕРЖДАЮ</w:t>
                  </w:r>
                </w:p>
                <w:p w:rsidR="0052272E" w:rsidRPr="005C3EF2" w:rsidRDefault="0052272E" w:rsidP="00BA6734">
                  <w:pPr>
                    <w:pStyle w:val="aff1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Генеральный директор</w:t>
                  </w:r>
                </w:p>
                <w:p w:rsidR="0052272E" w:rsidRPr="005C3EF2" w:rsidRDefault="0052272E" w:rsidP="00BA6734">
                  <w:pPr>
                    <w:pStyle w:val="aff1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ООО «Исследовательская компания</w:t>
                  </w:r>
                </w:p>
                <w:p w:rsidR="0052272E" w:rsidRPr="005C3EF2" w:rsidRDefault="0052272E" w:rsidP="00BA6734">
                  <w:pPr>
                    <w:pStyle w:val="aff1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«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proofErr w:type="gram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А</w:t>
                  </w:r>
                  <w:proofErr w:type="gram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й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Корпорейшн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»</w:t>
                  </w:r>
                </w:p>
                <w:p w:rsidR="0052272E" w:rsidRPr="005C3EF2" w:rsidRDefault="0052272E" w:rsidP="00BA6734">
                  <w:pPr>
                    <w:pStyle w:val="aff1"/>
                    <w:spacing w:after="0"/>
                    <w:ind w:firstLine="706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</w:p>
                <w:p w:rsidR="0052272E" w:rsidRPr="005C3EF2" w:rsidRDefault="0052272E" w:rsidP="00BA6734">
                  <w:pPr>
                    <w:pStyle w:val="aff1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_________________ /</w:t>
                  </w: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А. Д. Ферштейн</w:t>
                  </w: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/</w:t>
                  </w:r>
                </w:p>
                <w:p w:rsidR="0052272E" w:rsidRPr="005C3EF2" w:rsidRDefault="0052272E" w:rsidP="00BA6734">
                  <w:pPr>
                    <w:pStyle w:val="aff1"/>
                    <w:spacing w:after="0" w:line="276" w:lineRule="auto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«___» ___________ 2019 г.</w:t>
                  </w:r>
                </w:p>
                <w:p w:rsidR="0052272E" w:rsidRPr="005C3EF2" w:rsidRDefault="0052272E" w:rsidP="00BA6734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  <w10:wrap type="square" anchorx="margin"/>
          </v:shape>
        </w:pict>
      </w:r>
      <w:r w:rsidRPr="00FC1610">
        <w:rPr>
          <w:noProof/>
          <w:lang w:eastAsia="ru-RU"/>
        </w:rPr>
        <w:pict>
          <v:line id="Прямая соединительная линия 8" o:spid="_x0000_s1053" style="position:absolute;left:0;text-align:left;z-index:251651584;visibility:visible;mso-wrap-distance-top:-3e-5mm;mso-wrap-distance-bottom:-3e-5mm;mso-position-horizontal-relative:margin;mso-width-relative:margin;mso-height-relative:margin" from="-2.1pt,429.5pt" to="165.5pt,4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" strokecolor="white [3212]" strokeweight="1pt">
            <v:stroke joinstyle="miter"/>
            <o:lock v:ext="edit" shapetype="f"/>
            <w10:wrap anchorx="margin"/>
          </v:line>
        </w:pict>
      </w:r>
      <w:r w:rsidR="007C2202">
        <w:br w:type="page"/>
      </w:r>
    </w:p>
    <w:p w:rsidR="00D763EE" w:rsidRDefault="00392831" w:rsidP="00392831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1" w:name="_Toc23773202"/>
      <w:r>
        <w:rPr>
          <w:color w:val="auto"/>
          <w:sz w:val="28"/>
          <w:szCs w:val="28"/>
        </w:rPr>
        <w:lastRenderedPageBreak/>
        <w:t>СПИСОК ИСПОЛНИТЕЛЕЙ</w:t>
      </w:r>
      <w:bookmarkEnd w:id="1"/>
    </w:p>
    <w:p w:rsidR="00392831" w:rsidRPr="00392831" w:rsidRDefault="00392831" w:rsidP="00392831"/>
    <w:p w:rsidR="00E011FC" w:rsidRDefault="00E011FC" w:rsidP="00E011FC"/>
    <w:tbl>
      <w:tblPr>
        <w:tblStyle w:val="210"/>
        <w:tblW w:w="4812" w:type="pct"/>
        <w:tblLook w:val="06A0"/>
      </w:tblPr>
      <w:tblGrid>
        <w:gridCol w:w="667"/>
        <w:gridCol w:w="4900"/>
        <w:gridCol w:w="3643"/>
      </w:tblGrid>
      <w:tr w:rsidR="000D3F63" w:rsidRPr="0080380D" w:rsidTr="00EE1C5D">
        <w:trPr>
          <w:cnfStyle w:val="100000000000"/>
          <w:trHeight w:val="20"/>
        </w:trPr>
        <w:tc>
          <w:tcPr>
            <w:cnfStyle w:val="001000000000"/>
            <w:tcW w:w="362" w:type="pct"/>
            <w:tcBorders>
              <w:bottom w:val="single" w:sz="4" w:space="0" w:color="auto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80380D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80380D">
              <w:rPr>
                <w:sz w:val="24"/>
                <w:szCs w:val="24"/>
              </w:rPr>
              <w:t>/</w:t>
            </w:r>
            <w:proofErr w:type="spellStart"/>
            <w:r w:rsidRPr="0080380D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660" w:type="pct"/>
            <w:tcBorders>
              <w:bottom w:val="single" w:sz="4" w:space="0" w:color="auto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1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Роль в выполнении НИР</w:t>
            </w:r>
          </w:p>
        </w:tc>
        <w:tc>
          <w:tcPr>
            <w:tcW w:w="1978" w:type="pct"/>
            <w:tcBorders>
              <w:bottom w:val="single" w:sz="4" w:space="0" w:color="auto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1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Ф. И. О.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Генеральный директор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Ферштейн Анна Дмитриевна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Эксперт-аналитик, главный методолог НИР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80380D">
              <w:rPr>
                <w:sz w:val="24"/>
                <w:szCs w:val="24"/>
              </w:rPr>
              <w:t>Штопина</w:t>
            </w:r>
            <w:proofErr w:type="spellEnd"/>
            <w:r w:rsidRPr="0080380D">
              <w:rPr>
                <w:sz w:val="24"/>
                <w:szCs w:val="24"/>
              </w:rPr>
              <w:t xml:space="preserve"> Мария Алексеевна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ind w:firstLine="0"/>
              <w:cnfStyle w:val="0000000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Ответственный социолог-аналитик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Юдина Елизавета Сергеевна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Главный координатор опросов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80380D">
              <w:rPr>
                <w:sz w:val="24"/>
                <w:szCs w:val="24"/>
              </w:rPr>
              <w:t>Могильникова</w:t>
            </w:r>
            <w:proofErr w:type="spellEnd"/>
            <w:r w:rsidRPr="0080380D">
              <w:rPr>
                <w:sz w:val="24"/>
                <w:szCs w:val="24"/>
              </w:rPr>
              <w:t xml:space="preserve"> Ольга Викторовна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Координатор опросов (помощник)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80380D">
              <w:rPr>
                <w:sz w:val="24"/>
                <w:szCs w:val="24"/>
              </w:rPr>
              <w:t>Кихаева</w:t>
            </w:r>
            <w:proofErr w:type="spellEnd"/>
            <w:r w:rsidRPr="0080380D">
              <w:rPr>
                <w:sz w:val="24"/>
                <w:szCs w:val="24"/>
              </w:rPr>
              <w:t xml:space="preserve"> Светлана</w:t>
            </w:r>
            <w:r>
              <w:rPr>
                <w:sz w:val="24"/>
                <w:szCs w:val="24"/>
              </w:rPr>
              <w:t xml:space="preserve"> Сергеевна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Координатор опросов (помощник)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80380D">
              <w:rPr>
                <w:sz w:val="24"/>
                <w:szCs w:val="24"/>
              </w:rPr>
              <w:t>Алексеенко</w:t>
            </w:r>
            <w:proofErr w:type="spellEnd"/>
            <w:r w:rsidRPr="0080380D">
              <w:rPr>
                <w:sz w:val="24"/>
                <w:szCs w:val="24"/>
              </w:rPr>
              <w:t xml:space="preserve"> Павел Юрьевич</w:t>
            </w:r>
          </w:p>
        </w:tc>
      </w:tr>
      <w:tr w:rsidR="000D3F63" w:rsidRPr="0080380D" w:rsidTr="00EE1C5D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3F63" w:rsidRPr="0080380D" w:rsidRDefault="000D3F63" w:rsidP="000D3F63">
            <w:pPr>
              <w:numPr>
                <w:ilvl w:val="0"/>
                <w:numId w:val="8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3F63" w:rsidRPr="0080380D" w:rsidRDefault="000D3F63" w:rsidP="00EE1C5D">
            <w:pPr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Юрист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D3F63" w:rsidRPr="0080380D" w:rsidRDefault="000D3F63" w:rsidP="00EE1C5D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80380D">
              <w:rPr>
                <w:sz w:val="24"/>
                <w:szCs w:val="24"/>
              </w:rPr>
              <w:t>Великая Елена Игоревна</w:t>
            </w:r>
          </w:p>
        </w:tc>
      </w:tr>
    </w:tbl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E011FC" w:rsidRDefault="00E011FC" w:rsidP="00E011FC"/>
    <w:p w:rsidR="00D763EE" w:rsidRDefault="00392831" w:rsidP="00392831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2" w:name="_Toc23773203"/>
      <w:r>
        <w:rPr>
          <w:color w:val="auto"/>
          <w:sz w:val="28"/>
          <w:szCs w:val="28"/>
        </w:rPr>
        <w:lastRenderedPageBreak/>
        <w:t>РЕФЕРАТ</w:t>
      </w:r>
      <w:bookmarkEnd w:id="2"/>
    </w:p>
    <w:p w:rsidR="00392831" w:rsidRPr="00392831" w:rsidRDefault="00392831" w:rsidP="00392831"/>
    <w:p w:rsidR="00E011FC" w:rsidRPr="00BA6734" w:rsidRDefault="00E011FC" w:rsidP="00E011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Отчет 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содержит </w:t>
      </w:r>
      <w:r w:rsidR="00B07AD2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="00BD59B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страниц</w:t>
      </w:r>
      <w:r w:rsidR="00BD59B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B07AD2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13 таблиц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B07AD2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диаграмм</w:t>
      </w:r>
      <w:r w:rsidR="00B07AD2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Состоит из введен</w:t>
      </w:r>
      <w:r w:rsidR="005B7018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ия, основной части, содержащей 6 разделов,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заключения</w:t>
      </w:r>
      <w:r w:rsidR="005B7018"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приложения</w:t>
      </w:r>
      <w:r w:rsidRPr="005B70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011FC" w:rsidRPr="00BA6734" w:rsidRDefault="00E011FC" w:rsidP="00E011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Ключевые слова: </w:t>
      </w:r>
      <w:r w:rsidR="00645F16" w:rsidRPr="00BA6734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финансовые продукты (</w:t>
      </w:r>
      <w:r w:rsidR="0019184C" w:rsidRPr="00BA6734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услуги), финансовая грамотность; ПОТРЕБИТЕЛИ ТОВАРОВ, РАБОТ И УСЛУГ НА ТОВАРНЫХ РЫНКАХ.</w:t>
      </w:r>
    </w:p>
    <w:p w:rsidR="00E011FC" w:rsidRPr="00BA6734" w:rsidRDefault="00E011FC" w:rsidP="00E011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Объект научно-исследовательской работы (далее – НИР) –</w:t>
      </w:r>
      <w:r w:rsidR="00413466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B5435F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доступность для населения финансовых услуг, оказываемых на территории Новосибирской области</w:t>
      </w:r>
      <w:r w:rsidR="004E257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19184C" w:rsidRPr="00BA6734" w:rsidRDefault="0019184C" w:rsidP="001918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Цель работы:</w:t>
      </w:r>
      <w:r w:rsidRPr="00BA6734">
        <w:rPr>
          <w:sz w:val="28"/>
          <w:szCs w:val="28"/>
        </w:rPr>
        <w:t xml:space="preserve"> </w:t>
      </w:r>
      <w:r w:rsidRPr="00BA6734">
        <w:rPr>
          <w:rFonts w:ascii="Times New Roman" w:eastAsia="SimSun" w:hAnsi="Times New Roman"/>
          <w:sz w:val="28"/>
          <w:szCs w:val="28"/>
          <w:lang w:eastAsia="ar-SA"/>
        </w:rPr>
        <w:t>анализ доступности для населения финансовых услуг, оказываемых на территории Новосибирской области.</w:t>
      </w:r>
    </w:p>
    <w:p w:rsidR="0019184C" w:rsidRPr="00BA6734" w:rsidRDefault="0019184C" w:rsidP="0019184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Основное практическое назначение результатов работ – определение доступности для населения финансовых услуг, оказываемых на территории Новосибирской области.</w:t>
      </w:r>
    </w:p>
    <w:p w:rsidR="0019184C" w:rsidRPr="00BA6734" w:rsidRDefault="0019184C" w:rsidP="0019184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Состав работ определен Описанием объекта закупки к Государственному контракту № 0851200000619003483 от 12 августа 2019 г. на оказание услуг по выполнению НИР по теме: «Мониторинг состояния и развития конкурентной среды на рынках товаров, работ и услуг Новосибирской области за 201</w:t>
      </w:r>
      <w:r w:rsidR="00F500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</w:t>
      </w: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год», заключенному между Министерством экономического развития Новосибирской области и ООО «Исследовательская компания «</w:t>
      </w:r>
      <w:proofErr w:type="spellStart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proofErr w:type="gramStart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й </w:t>
      </w:r>
      <w:proofErr w:type="spellStart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Корпорейшн</w:t>
      </w:r>
      <w:proofErr w:type="spellEnd"/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(далее – Исполнитель).</w:t>
      </w:r>
    </w:p>
    <w:p w:rsidR="00E011FC" w:rsidRPr="00BA6734" w:rsidRDefault="00E011FC" w:rsidP="00E011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настоящем аналитическом отчете рассмотрен следующий перечень показателей (</w:t>
      </w:r>
      <w:proofErr w:type="spellStart"/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пп</w:t>
      </w:r>
      <w:proofErr w:type="spellEnd"/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="007D526F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47</w:t>
      </w:r>
      <w:r w:rsidR="001A0E18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7D526F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51</w:t>
      </w:r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приложения № </w:t>
      </w:r>
      <w:r w:rsidR="007D526F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</w:t>
      </w:r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 Описанию объекта закупки):</w:t>
      </w:r>
    </w:p>
    <w:p w:rsidR="004D2342" w:rsidRPr="00BA6734" w:rsidRDefault="00B5435F" w:rsidP="004D2342">
      <w:pPr>
        <w:pStyle w:val="af9"/>
        <w:widowControl w:val="0"/>
        <w:numPr>
          <w:ilvl w:val="0"/>
          <w:numId w:val="7"/>
        </w:numPr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="004D2342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ровень доступности финансовых продуктов (услуг);</w:t>
      </w:r>
    </w:p>
    <w:p w:rsidR="004D2342" w:rsidRPr="00BA6734" w:rsidRDefault="00B5435F" w:rsidP="004D2342">
      <w:pPr>
        <w:pStyle w:val="af9"/>
        <w:widowControl w:val="0"/>
        <w:numPr>
          <w:ilvl w:val="0"/>
          <w:numId w:val="7"/>
        </w:numPr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4D2342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труктура использования финансовых продуктов (услуг) населением в настоящее время;</w:t>
      </w:r>
    </w:p>
    <w:p w:rsidR="004D2342" w:rsidRPr="00BA6734" w:rsidRDefault="00B5435F" w:rsidP="004D2342">
      <w:pPr>
        <w:pStyle w:val="af9"/>
        <w:widowControl w:val="0"/>
        <w:numPr>
          <w:ilvl w:val="0"/>
          <w:numId w:val="7"/>
        </w:numPr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4D2342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доступности (достаточности) мест (устройств) для совершения платежей и денежных переводов;</w:t>
      </w:r>
    </w:p>
    <w:p w:rsidR="004D2342" w:rsidRPr="00BA6734" w:rsidRDefault="00B5435F" w:rsidP="004D2342">
      <w:pPr>
        <w:pStyle w:val="af9"/>
        <w:widowControl w:val="0"/>
        <w:numPr>
          <w:ilvl w:val="0"/>
          <w:numId w:val="7"/>
        </w:numPr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="004D2342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труктура использования различных способов доступа к банковским услугам (платежам, переводам)</w:t>
      </w:r>
      <w:r w:rsidR="004D2342" w:rsidRPr="00BA6734">
        <w:rPr>
          <w:sz w:val="28"/>
          <w:szCs w:val="28"/>
        </w:rPr>
        <w:t>;</w:t>
      </w:r>
    </w:p>
    <w:p w:rsidR="004D2342" w:rsidRPr="00BA6734" w:rsidRDefault="00B5435F" w:rsidP="004D2342">
      <w:pPr>
        <w:pStyle w:val="af9"/>
        <w:widowControl w:val="0"/>
        <w:numPr>
          <w:ilvl w:val="0"/>
          <w:numId w:val="7"/>
        </w:numPr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4D2342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финансовой грамотности населения;</w:t>
      </w:r>
    </w:p>
    <w:p w:rsidR="00E011FC" w:rsidRPr="004359A4" w:rsidRDefault="004359A4" w:rsidP="004359A4">
      <w:pPr>
        <w:widowControl w:val="0"/>
        <w:tabs>
          <w:tab w:val="left" w:pos="29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Кроме того, представлена </w:t>
      </w:r>
      <w:r w:rsidR="00B5435F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4D2342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(анализ) основных направлений по улучшению текущей ситуации и повышению доступности финансовых продуктов (услуг)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согласно </w:t>
      </w:r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приложения</w:t>
      </w:r>
      <w:proofErr w:type="gramEnd"/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№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</w:t>
      </w:r>
      <w:r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 Описанию объекта закупки</w:t>
      </w:r>
      <w:r w:rsidR="004D2342" w:rsidRPr="004359A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011FC" w:rsidRPr="00BA6734" w:rsidRDefault="00E011FC" w:rsidP="00E011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color w:val="000000"/>
          <w:sz w:val="28"/>
          <w:szCs w:val="28"/>
          <w:lang w:eastAsia="ar-SA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выполнении настоящей НИР использовались </w:t>
      </w:r>
      <w:r w:rsidRPr="00BA6734">
        <w:rPr>
          <w:rFonts w:ascii="Times New Roman" w:eastAsia="SimSun" w:hAnsi="Times New Roman"/>
          <w:color w:val="000000"/>
          <w:sz w:val="28"/>
          <w:szCs w:val="28"/>
          <w:lang w:eastAsia="ar-SA"/>
        </w:rPr>
        <w:t>следующие методы и основные источники информации:</w:t>
      </w:r>
    </w:p>
    <w:p w:rsidR="00B5435F" w:rsidRPr="00BA6734" w:rsidRDefault="004359A4" w:rsidP="0019184C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онлайн-опрос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r w:rsidR="00B5435F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телефонный опрос методом личного формализованного интервью с потребителями</w:t>
      </w:r>
      <w:r w:rsidR="0019184C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(населением)</w:t>
      </w:r>
      <w:r w:rsidR="00B5435F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товаров, работ и услуг </w:t>
      </w:r>
      <w:r w:rsidR="0019184C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случайно сгенерированным </w:t>
      </w:r>
      <w:r w:rsidR="00B5435F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</w:t>
      </w:r>
      <w:r w:rsidR="0019184C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ционарным и мобильным телефонам в объеме 2680 чел.</w:t>
      </w:r>
      <w:r w:rsidR="006B7E86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B5435F" w:rsidRPr="00BA6734" w:rsidRDefault="00B5435F" w:rsidP="00B5435F">
      <w:pPr>
        <w:pStyle w:val="af9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 w:rsidRPr="00BA6734">
        <w:rPr>
          <w:rFonts w:ascii="Times New Roman" w:eastAsia="SimSun" w:hAnsi="Times New Roman"/>
          <w:sz w:val="28"/>
          <w:szCs w:val="28"/>
          <w:lang w:eastAsia="ar-SA"/>
        </w:rPr>
        <w:t xml:space="preserve">анализ данных ежегодного мониторинга финансовой доступности, </w:t>
      </w:r>
      <w:r w:rsidRPr="00BA6734">
        <w:rPr>
          <w:rFonts w:ascii="Times New Roman" w:eastAsia="SimSun" w:hAnsi="Times New Roman"/>
          <w:sz w:val="28"/>
          <w:szCs w:val="28"/>
          <w:lang w:eastAsia="ar-SA"/>
        </w:rPr>
        <w:lastRenderedPageBreak/>
        <w:t xml:space="preserve">проводимого Центральным банком Российской Федерации; </w:t>
      </w:r>
    </w:p>
    <w:p w:rsidR="00E011FC" w:rsidRPr="00BA6734" w:rsidRDefault="00E011FC" w:rsidP="00E011FC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расчет показателей.</w:t>
      </w:r>
    </w:p>
    <w:p w:rsidR="00E011FC" w:rsidRPr="00BA6734" w:rsidRDefault="00E011FC" w:rsidP="0041346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результате НИР проведен мониторинг </w:t>
      </w:r>
      <w:r w:rsidR="006B7E86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доступности для населения финансовых услуг, оказываемых на территории Новосибирской области</w:t>
      </w:r>
      <w:r w:rsidR="0019184C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Мониторинг проводился на территории 30 муниципальных районов и 5 городских округов</w:t>
      </w:r>
      <w:r w:rsidR="00413466" w:rsidRPr="00BA67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BA6734" w:rsidRDefault="00BA6734">
      <w:pPr>
        <w:spacing w:after="160"/>
        <w:ind w:firstLine="0"/>
        <w:rPr>
          <w:rFonts w:asciiTheme="majorHAnsi" w:eastAsiaTheme="majorEastAsia" w:hAnsiTheme="majorHAnsi" w:cstheme="majorBidi"/>
          <w:b/>
          <w:caps/>
          <w:color w:val="7C3776" w:themeColor="text2"/>
          <w:sz w:val="32"/>
          <w:szCs w:val="32"/>
        </w:rPr>
      </w:pPr>
      <w:r>
        <w:br w:type="page"/>
      </w:r>
    </w:p>
    <w:p w:rsidR="00392831" w:rsidRDefault="00392831">
      <w:pPr>
        <w:pStyle w:val="12"/>
        <w:tabs>
          <w:tab w:val="right" w:leader="dot" w:pos="9344"/>
        </w:tabs>
        <w:rPr>
          <w:b/>
          <w:caps/>
        </w:rPr>
      </w:pPr>
    </w:p>
    <w:sdt>
      <w:sdtPr>
        <w:rPr>
          <w:b/>
          <w:caps/>
        </w:rPr>
        <w:id w:val="-498650319"/>
        <w:docPartObj>
          <w:docPartGallery w:val="Table of Contents"/>
          <w:docPartUnique/>
        </w:docPartObj>
      </w:sdtPr>
      <w:sdtEndPr>
        <w:rPr>
          <w:b w:val="0"/>
          <w:bCs/>
          <w:caps w:val="0"/>
        </w:rPr>
      </w:sdtEndPr>
      <w:sdtContent>
        <w:p w:rsidR="00B07AD2" w:rsidRDefault="00B07AD2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jc w:val="center"/>
            <w:rPr>
              <w:b/>
              <w:caps/>
              <w:sz w:val="28"/>
              <w:szCs w:val="28"/>
            </w:rPr>
          </w:pPr>
          <w:r w:rsidRPr="00B07AD2">
            <w:rPr>
              <w:b/>
              <w:caps/>
              <w:sz w:val="28"/>
              <w:szCs w:val="28"/>
            </w:rPr>
            <w:t>содержание</w:t>
          </w:r>
        </w:p>
        <w:p w:rsidR="00B07AD2" w:rsidRPr="00B07AD2" w:rsidRDefault="00B07AD2" w:rsidP="00DA3DCA">
          <w:pPr>
            <w:spacing w:after="120"/>
          </w:pPr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r w:rsidRPr="00FC1610">
            <w:rPr>
              <w:rFonts w:asciiTheme="majorHAnsi" w:eastAsiaTheme="majorEastAsia" w:hAnsiTheme="majorHAnsi" w:cstheme="majorBidi"/>
              <w:caps/>
              <w:color w:val="7C3776" w:themeColor="text2"/>
              <w:sz w:val="32"/>
              <w:szCs w:val="32"/>
            </w:rPr>
            <w:fldChar w:fldCharType="begin"/>
          </w:r>
          <w:r w:rsidR="003216E0">
            <w:instrText xml:space="preserve"> TOC \o "1-3" \h \z \u </w:instrText>
          </w:r>
          <w:r w:rsidRPr="00FC1610">
            <w:rPr>
              <w:rFonts w:asciiTheme="majorHAnsi" w:eastAsiaTheme="majorEastAsia" w:hAnsiTheme="majorHAnsi" w:cstheme="majorBidi"/>
              <w:caps/>
              <w:color w:val="7C3776" w:themeColor="text2"/>
              <w:sz w:val="32"/>
              <w:szCs w:val="32"/>
            </w:rPr>
            <w:fldChar w:fldCharType="separate"/>
          </w:r>
          <w:hyperlink w:anchor="_Toc23773202" w:history="1">
            <w:r w:rsidR="00B07AD2" w:rsidRPr="00163796">
              <w:rPr>
                <w:rStyle w:val="aff0"/>
                <w:b/>
                <w:noProof/>
                <w:szCs w:val="24"/>
              </w:rPr>
              <w:t>СПИСОК ИСПОЛНИТЕЛЕЙ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_Toc23773202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2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3" w:history="1">
            <w:r w:rsidR="00B07AD2" w:rsidRPr="00163796">
              <w:rPr>
                <w:rStyle w:val="aff0"/>
                <w:b/>
                <w:noProof/>
                <w:szCs w:val="24"/>
              </w:rPr>
              <w:t>РЕФЕРАТ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_Toc23773203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3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4" w:history="1">
            <w:r w:rsidR="00B07AD2" w:rsidRPr="00163796">
              <w:rPr>
                <w:rStyle w:val="aff0"/>
                <w:b/>
                <w:noProof/>
                <w:szCs w:val="24"/>
              </w:rPr>
              <w:t>ТЕРМИНЫ И ОПРЕДЕЛЕНИЯ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_Toc23773204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6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5" w:history="1">
            <w:r w:rsidR="00B07AD2" w:rsidRPr="00163796">
              <w:rPr>
                <w:rStyle w:val="aff0"/>
                <w:b/>
                <w:noProof/>
                <w:szCs w:val="24"/>
              </w:rPr>
              <w:t>ОБОЗНАЧЕНИЯ И СОКРАЩЕНИЯ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_Toc23773205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7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6" w:history="1">
            <w:r w:rsidR="00B07AD2" w:rsidRPr="00163796">
              <w:rPr>
                <w:rStyle w:val="aff0"/>
                <w:b/>
                <w:noProof/>
                <w:szCs w:val="24"/>
              </w:rPr>
              <w:t>ВВЕДЕНИЕ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_Toc23773206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8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7" w:history="1">
            <w:r w:rsidR="00B07AD2" w:rsidRPr="00163796">
              <w:rPr>
                <w:rStyle w:val="aff0"/>
                <w:b/>
                <w:noProof/>
                <w:szCs w:val="24"/>
              </w:rPr>
              <w:t>РАЗДЕЛ 1. УРОВЕНЬ ДОСТУПНОСТИ ФИНАНСОВЫХ ПРОДУКТОВ (УСЛУГ) (ПОКАЗАТЕЛЬ 47)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_Toc23773207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10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8" w:history="1">
            <w:r w:rsidR="00B07AD2" w:rsidRPr="00163796">
              <w:rPr>
                <w:rStyle w:val="aff0"/>
                <w:b/>
                <w:noProof/>
                <w:szCs w:val="24"/>
              </w:rPr>
              <w:t>РАЗДЕЛ 2. СТРУКТУРА ИСПОЛЬЗОВАНИЯ ФИНАНСОВЫХ ПРОДУКТОВ (УСЛУГ) НАСЕЛЕНИЕМ В НАСТОЯЩЕЕ ВРЕМЯ (</w:t>
            </w:r>
            <w:r w:rsidR="00A72A1E" w:rsidRPr="00163796">
              <w:rPr>
                <w:rStyle w:val="aff0"/>
                <w:b/>
                <w:noProof/>
                <w:szCs w:val="24"/>
              </w:rPr>
              <w:t>ПОКАЗ</w:t>
            </w:r>
            <w:r w:rsidR="00A72A1E">
              <w:rPr>
                <w:rStyle w:val="aff0"/>
                <w:b/>
                <w:noProof/>
                <w:szCs w:val="24"/>
              </w:rPr>
              <w:t>АТЕ</w:t>
            </w:r>
            <w:r w:rsidR="00A72A1E" w:rsidRPr="00163796">
              <w:rPr>
                <w:rStyle w:val="aff0"/>
                <w:b/>
                <w:noProof/>
                <w:szCs w:val="24"/>
              </w:rPr>
              <w:t xml:space="preserve">ЛЬ </w:t>
            </w:r>
            <w:r w:rsidR="00B07AD2" w:rsidRPr="00163796">
              <w:rPr>
                <w:rStyle w:val="aff0"/>
                <w:b/>
                <w:noProof/>
                <w:szCs w:val="24"/>
              </w:rPr>
              <w:t>48)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_Toc23773208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14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09" w:history="1">
            <w:r w:rsidR="00B07AD2" w:rsidRPr="00163796">
              <w:rPr>
                <w:rStyle w:val="aff0"/>
                <w:b/>
                <w:noProof/>
                <w:szCs w:val="24"/>
              </w:rPr>
              <w:t xml:space="preserve">РАЗДЕЛ 3. ОЦЕНКА ДОСТУПНОСТИ (ДОСТАТОЧНОСТИ) МЕСТ (УСТРОЙСТВ) ДЛЯ </w:t>
            </w:r>
            <w:r w:rsidR="001A0E18" w:rsidRPr="00163796">
              <w:rPr>
                <w:rStyle w:val="aff0"/>
                <w:b/>
                <w:noProof/>
                <w:szCs w:val="24"/>
              </w:rPr>
              <w:t>СОВЕР</w:t>
            </w:r>
            <w:r w:rsidR="001A0E18">
              <w:rPr>
                <w:rStyle w:val="aff0"/>
                <w:b/>
                <w:noProof/>
                <w:szCs w:val="24"/>
              </w:rPr>
              <w:t>Ш</w:t>
            </w:r>
            <w:r w:rsidR="001A0E18" w:rsidRPr="00163796">
              <w:rPr>
                <w:rStyle w:val="aff0"/>
                <w:b/>
                <w:noProof/>
                <w:szCs w:val="24"/>
              </w:rPr>
              <w:t xml:space="preserve">ЕНИЯ </w:t>
            </w:r>
            <w:r w:rsidR="00B07AD2" w:rsidRPr="00163796">
              <w:rPr>
                <w:rStyle w:val="aff0"/>
                <w:b/>
                <w:noProof/>
                <w:szCs w:val="24"/>
              </w:rPr>
              <w:t>ПЛАТЕЖЕЙ И ДЕНЕЖНЫХ ПЕРЕВОДОВ (ПОКАЗАТЕЛЬ 49)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_Toc23773209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21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10" w:history="1">
            <w:r w:rsidR="00B07AD2" w:rsidRPr="00163796">
              <w:rPr>
                <w:rStyle w:val="aff0"/>
                <w:b/>
                <w:noProof/>
                <w:szCs w:val="24"/>
              </w:rPr>
              <w:t>РАЗДЕЛ 4. СТРУКТУРА ИСПОЛЬЗОВАНИЯ РАЗЛИЧНЫХ СПОСОБОВ ДОСТУПА К БАНКОВСКИМ УСЛУГАМ (ПЛАТЕЖАМ, ПЕРЕВОДАМ) (ПОКАЗАТЕЛЬ 50)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_Toc23773210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24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11" w:history="1">
            <w:r w:rsidR="00B07AD2" w:rsidRPr="00163796">
              <w:rPr>
                <w:rStyle w:val="aff0"/>
                <w:b/>
                <w:noProof/>
                <w:szCs w:val="24"/>
              </w:rPr>
              <w:t>РАЗДЕЛ 5. ОЦЕНКА ФИНАНСОВОЙ ГРАМОТНОСТИ НАСЕЛЕНИЯ (ПОКАЗАТЕЛЬ 51)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_Toc23773211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35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12" w:history="1">
            <w:r w:rsidR="00B07AD2" w:rsidRPr="00163796">
              <w:rPr>
                <w:rStyle w:val="aff0"/>
                <w:b/>
                <w:noProof/>
                <w:szCs w:val="24"/>
              </w:rPr>
              <w:t xml:space="preserve">РАЗДЕЛ 6. </w:t>
            </w:r>
            <w:r w:rsidR="00F27670" w:rsidRPr="00F27670">
              <w:rPr>
                <w:rStyle w:val="aff0"/>
                <w:b/>
                <w:caps/>
                <w:noProof/>
                <w:szCs w:val="24"/>
              </w:rPr>
              <w:t>Оценка (анализ) основных направлений по улучшению текущей ситуации и повышению доступности финансовых продуктов (услуг)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_Toc23773212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38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B07AD2" w:rsidRPr="00163796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b/>
              <w:noProof/>
              <w:szCs w:val="24"/>
              <w:lang w:eastAsia="ru-RU"/>
            </w:rPr>
          </w:pPr>
          <w:hyperlink w:anchor="_Toc23773213" w:history="1">
            <w:r w:rsidR="00B07AD2" w:rsidRPr="00163796">
              <w:rPr>
                <w:rStyle w:val="aff0"/>
                <w:b/>
                <w:noProof/>
                <w:szCs w:val="24"/>
              </w:rPr>
              <w:t>ЗАКЛЮЧЕНИЕ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_Toc23773213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44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</w:p>
        <w:p w:rsidR="003216E0" w:rsidRPr="00B07AD2" w:rsidRDefault="00FC1610" w:rsidP="00DA3DCA">
          <w:pPr>
            <w:pStyle w:val="12"/>
            <w:tabs>
              <w:tab w:val="right" w:leader="dot" w:pos="9344"/>
            </w:tabs>
            <w:spacing w:after="120" w:line="240" w:lineRule="auto"/>
            <w:ind w:firstLine="0"/>
            <w:rPr>
              <w:noProof/>
              <w:sz w:val="22"/>
              <w:lang w:eastAsia="ru-RU"/>
            </w:rPr>
          </w:pPr>
          <w:hyperlink w:anchor="_Toc23773214" w:history="1">
            <w:r w:rsidR="00B07AD2" w:rsidRPr="00163796">
              <w:rPr>
                <w:rStyle w:val="aff0"/>
                <w:b/>
                <w:noProof/>
                <w:szCs w:val="24"/>
              </w:rPr>
              <w:t xml:space="preserve">ПРИЛОЖЕНИЕ А. </w:t>
            </w:r>
            <w:r w:rsidR="005B7018">
              <w:rPr>
                <w:rStyle w:val="aff0"/>
                <w:b/>
                <w:noProof/>
                <w:szCs w:val="24"/>
              </w:rPr>
              <w:t>ТАБЛИЧНЫЙ ОТЧЕТ</w:t>
            </w:r>
            <w:r w:rsidR="00B07AD2" w:rsidRPr="00163796">
              <w:rPr>
                <w:b/>
                <w:noProof/>
                <w:webHidden/>
                <w:szCs w:val="24"/>
              </w:rPr>
              <w:tab/>
            </w:r>
            <w:r w:rsidRPr="00163796">
              <w:rPr>
                <w:b/>
                <w:noProof/>
                <w:webHidden/>
                <w:szCs w:val="24"/>
              </w:rPr>
              <w:fldChar w:fldCharType="begin"/>
            </w:r>
            <w:r w:rsidR="00B07AD2" w:rsidRPr="00163796">
              <w:rPr>
                <w:b/>
                <w:noProof/>
                <w:webHidden/>
                <w:szCs w:val="24"/>
              </w:rPr>
              <w:instrText xml:space="preserve"> PAGEREF _Toc23773214 \h </w:instrText>
            </w:r>
            <w:r w:rsidRPr="00163796">
              <w:rPr>
                <w:b/>
                <w:noProof/>
                <w:webHidden/>
                <w:szCs w:val="24"/>
              </w:rPr>
            </w:r>
            <w:r w:rsidRPr="00163796">
              <w:rPr>
                <w:b/>
                <w:noProof/>
                <w:webHidden/>
                <w:szCs w:val="24"/>
              </w:rPr>
              <w:fldChar w:fldCharType="separate"/>
            </w:r>
            <w:r w:rsidR="00BD59BE">
              <w:rPr>
                <w:b/>
                <w:noProof/>
                <w:webHidden/>
                <w:szCs w:val="24"/>
              </w:rPr>
              <w:t>49</w:t>
            </w:r>
            <w:r w:rsidRPr="00163796">
              <w:rPr>
                <w:b/>
                <w:noProof/>
                <w:webHidden/>
                <w:szCs w:val="24"/>
              </w:rPr>
              <w:fldChar w:fldCharType="end"/>
            </w:r>
          </w:hyperlink>
          <w:r>
            <w:rPr>
              <w:b/>
              <w:bCs/>
            </w:rPr>
            <w:fldChar w:fldCharType="end"/>
          </w:r>
        </w:p>
      </w:sdtContent>
    </w:sdt>
    <w:p w:rsidR="003216E0" w:rsidRDefault="003216E0" w:rsidP="003216E0"/>
    <w:p w:rsidR="003216E0" w:rsidRDefault="003216E0" w:rsidP="003216E0"/>
    <w:p w:rsidR="003216E0" w:rsidRDefault="003216E0" w:rsidP="003216E0"/>
    <w:p w:rsidR="003216E0" w:rsidRDefault="003216E0" w:rsidP="003216E0"/>
    <w:p w:rsidR="00B07AD2" w:rsidRDefault="00B07AD2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28"/>
          <w:szCs w:val="28"/>
        </w:rPr>
      </w:pPr>
      <w:bookmarkStart w:id="3" w:name="_Toc23773204"/>
      <w:r>
        <w:rPr>
          <w:sz w:val="28"/>
          <w:szCs w:val="28"/>
        </w:rPr>
        <w:br w:type="page"/>
      </w: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ТЕРМИНЫ И ОПРЕДЕЛЕНИЯ</w:t>
      </w:r>
      <w:bookmarkEnd w:id="3"/>
    </w:p>
    <w:p w:rsidR="00392831" w:rsidRPr="00392831" w:rsidRDefault="00392831" w:rsidP="00392831"/>
    <w:p w:rsidR="003216E0" w:rsidRPr="00F07EFD" w:rsidRDefault="003216E0" w:rsidP="003216E0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07E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настоящем отчете применяются следующие термины с соответствующими определениями:</w:t>
      </w:r>
    </w:p>
    <w:tbl>
      <w:tblPr>
        <w:tblW w:w="5111" w:type="pct"/>
        <w:tblInd w:w="-176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/>
      </w:tblPr>
      <w:tblGrid>
        <w:gridCol w:w="2410"/>
        <w:gridCol w:w="7372"/>
      </w:tblGrid>
      <w:tr w:rsidR="003216E0" w:rsidRPr="00BA6734" w:rsidTr="009B1E86">
        <w:trPr>
          <w:trHeight w:val="20"/>
          <w:tblHeader/>
        </w:trPr>
        <w:tc>
          <w:tcPr>
            <w:tcW w:w="1232" w:type="pct"/>
            <w:shd w:val="clear" w:color="auto" w:fill="F2F2F2"/>
            <w:hideMark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7C587C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b/>
                <w:bCs/>
                <w:color w:val="7C587C"/>
                <w:sz w:val="26"/>
                <w:szCs w:val="26"/>
                <w:lang w:eastAsia="ru-RU"/>
              </w:rPr>
              <w:t>Термин</w:t>
            </w:r>
          </w:p>
        </w:tc>
        <w:tc>
          <w:tcPr>
            <w:tcW w:w="3768" w:type="pct"/>
            <w:shd w:val="clear" w:color="auto" w:fill="F2F2F2"/>
            <w:hideMark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7C587C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b/>
                <w:color w:val="7C587C"/>
                <w:sz w:val="26"/>
                <w:szCs w:val="26"/>
                <w:lang w:eastAsia="ru-RU"/>
              </w:rPr>
              <w:t>Определение, толкование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spacing w:after="0" w:line="240" w:lineRule="auto"/>
              <w:ind w:left="-108" w:firstLine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Финансовая доступность 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1A0E18">
            <w:pPr>
              <w:widowControl w:val="0"/>
              <w:tabs>
                <w:tab w:val="left" w:pos="1134"/>
              </w:tabs>
              <w:spacing w:after="0" w:line="240" w:lineRule="auto"/>
              <w:ind w:left="-92" w:firstLine="0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состояние финансового рынка, при котором </w:t>
            </w:r>
            <w:r w:rsidR="001A0E18"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>вс</w:t>
            </w:r>
            <w:r w:rsidR="001A0E18">
              <w:rPr>
                <w:rFonts w:ascii="Times New Roman" w:eastAsia="Calibri" w:hAnsi="Times New Roman" w:cs="Times New Roman"/>
                <w:sz w:val="26"/>
                <w:szCs w:val="26"/>
              </w:rPr>
              <w:t>е</w:t>
            </w:r>
            <w:r w:rsidR="001A0E18"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  <w:r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>дееспособное население страны, а также субъекты малого и среднего предпринимательства имеют полноценную возможность получения базового набора финансовых услуг.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spacing w:after="0" w:line="240" w:lineRule="auto"/>
              <w:ind w:left="-108" w:firstLine="0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>Базовый набор финансовых услуг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spacing w:after="0" w:line="240" w:lineRule="auto"/>
              <w:ind w:left="-92" w:firstLine="0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BA6734">
              <w:rPr>
                <w:rFonts w:ascii="Times New Roman" w:eastAsia="Calibri" w:hAnsi="Times New Roman" w:cs="Times New Roman"/>
                <w:sz w:val="26"/>
                <w:szCs w:val="26"/>
              </w:rPr>
              <w:t>услуги, оказываемые финансовыми организациями в соответствии с законодательством Российской Федерации, включающие услуги страхования, кредитования, по формированию вкладов/сбережений, а также платежные услуги.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Мобильный банк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мобильное приложение или дистанционные услуги, позволяющее управлять своими банковскими продуктами при помощи смартфона или планшета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proofErr w:type="spellStart"/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Интернет-банкинг</w:t>
            </w:r>
            <w:proofErr w:type="spellEnd"/>
          </w:p>
        </w:tc>
        <w:tc>
          <w:tcPr>
            <w:tcW w:w="3768" w:type="pct"/>
            <w:vAlign w:val="center"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это общее название технологий дистанционного банковского обслуживания, а также доступ к счетам и операциям (по ним), предоставляющийся в любое время и с любого устройства, имеющего доступ в Интернет.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Электронная денежная система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proofErr w:type="gramStart"/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денежные средства, которые предварительно предоставлены одним лицом (лицом, предоставившим денежные средства) другому лицу, учитывающему информацию о размере предоставленных денежных средств без открытия банковского счета (обязанному лицу), для исполнения денежных обязательств лица, предоставившего денежные средства, перед третьими лицами и в отношении которых лицо, предоставившее денежные средства, имеет право передавать распоряжения исключительно с использованием электронных средств платежа.</w:t>
            </w:r>
            <w:proofErr w:type="gramEnd"/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Дистанционное банковское обслуживание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9B1E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общий термин для технологий предоставления банковских услуг на основании распоряжений, передаваемых клиентом удаленным образом (то есть без его визита в банк), чаще всего с использованием компьютерных и телефонных сетей.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Индивидуальный инвестиционный счет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1A0E1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брокерский 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сч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т </w:t>
            </w: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или 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сч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т </w:t>
            </w: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доверительного управления физического лица, по которому предусмотрены 2 вида налоговых льгот и есть ряд ограничений.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Платежный терминал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1A0E1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аппаратно-программный комплекс, обеспечивающий 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при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м </w:t>
            </w: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платежей от физических лиц в режиме самообслуживания.</w:t>
            </w:r>
          </w:p>
        </w:tc>
      </w:tr>
      <w:tr w:rsidR="003216E0" w:rsidRPr="00BA6734" w:rsidTr="009B1E86">
        <w:trPr>
          <w:trHeight w:val="20"/>
        </w:trPr>
        <w:tc>
          <w:tcPr>
            <w:tcW w:w="1232" w:type="pct"/>
          </w:tcPr>
          <w:p w:rsidR="003216E0" w:rsidRPr="00BA6734" w:rsidRDefault="003216E0" w:rsidP="009B1E86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Банкомат</w:t>
            </w:r>
          </w:p>
        </w:tc>
        <w:tc>
          <w:tcPr>
            <w:tcW w:w="3768" w:type="pct"/>
            <w:vAlign w:val="center"/>
          </w:tcPr>
          <w:p w:rsidR="003216E0" w:rsidRPr="00BA6734" w:rsidRDefault="003216E0" w:rsidP="001A0E1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программно-технический комплекс, предназначенный для автоматизированных выдачи и/или 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при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ма </w:t>
            </w: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наличных денежных </w:t>
            </w:r>
            <w:proofErr w:type="gramStart"/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средств</w:t>
            </w:r>
            <w:proofErr w:type="gramEnd"/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как с использованием 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плат</w:t>
            </w:r>
            <w:r w:rsidR="001A0E18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</w:t>
            </w:r>
            <w:r w:rsidR="001A0E18"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жных </w:t>
            </w:r>
            <w:r w:rsidRPr="00BA673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карт, так и без, а также выполнения других операций, в том числе оплаты товаров и услуг, составления документов, подтверждающих соответствующие операции.</w:t>
            </w:r>
          </w:p>
        </w:tc>
      </w:tr>
    </w:tbl>
    <w:p w:rsidR="003216E0" w:rsidRDefault="003216E0" w:rsidP="003216E0"/>
    <w:p w:rsidR="003216E0" w:rsidRDefault="003216E0" w:rsidP="003216E0"/>
    <w:p w:rsidR="003216E0" w:rsidRDefault="003216E0" w:rsidP="003216E0"/>
    <w:p w:rsidR="003216E0" w:rsidRPr="00392831" w:rsidRDefault="00392831" w:rsidP="00392831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4" w:name="_Toc23773205"/>
      <w:r>
        <w:rPr>
          <w:color w:val="auto"/>
          <w:sz w:val="28"/>
          <w:szCs w:val="28"/>
        </w:rPr>
        <w:lastRenderedPageBreak/>
        <w:t>ОБОЗНАЧЕНИЯ И СОКРАЩЕНИЯ</w:t>
      </w:r>
      <w:bookmarkEnd w:id="4"/>
    </w:p>
    <w:p w:rsidR="003216E0" w:rsidRPr="00997792" w:rsidRDefault="003216E0" w:rsidP="003216E0">
      <w:pPr>
        <w:spacing w:after="0" w:line="240" w:lineRule="auto"/>
        <w:contextualSpacing/>
        <w:rPr>
          <w:szCs w:val="24"/>
        </w:rPr>
      </w:pPr>
    </w:p>
    <w:tbl>
      <w:tblPr>
        <w:tblW w:w="4945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1E0"/>
      </w:tblPr>
      <w:tblGrid>
        <w:gridCol w:w="4503"/>
        <w:gridCol w:w="4962"/>
      </w:tblGrid>
      <w:tr w:rsidR="003216E0" w:rsidRPr="002C1D5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РФ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Российская Федерация</w:t>
            </w:r>
          </w:p>
        </w:tc>
      </w:tr>
      <w:tr w:rsidR="003216E0" w:rsidRPr="002C1D5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СФО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Сибирский федеральный округ</w:t>
            </w:r>
          </w:p>
        </w:tc>
      </w:tr>
      <w:tr w:rsidR="003216E0" w:rsidRPr="002C1D5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НИР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Научно-исследовательская работа</w:t>
            </w:r>
          </w:p>
        </w:tc>
      </w:tr>
      <w:tr w:rsidR="003216E0" w:rsidRPr="002C1D5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  <w:hideMark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НСО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  <w:hideMark/>
          </w:tcPr>
          <w:p w:rsidR="003216E0" w:rsidRPr="002C1D5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Новосибирская область</w:t>
            </w:r>
          </w:p>
        </w:tc>
      </w:tr>
      <w:tr w:rsidR="003216E0" w:rsidRPr="00BF268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4F1B18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МО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Pr="00BF268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Муниципальные образования</w:t>
            </w:r>
          </w:p>
        </w:tc>
      </w:tr>
      <w:tr w:rsidR="003216E0" w:rsidRPr="00BF268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D1048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МР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Муниципальный район</w:t>
            </w:r>
          </w:p>
        </w:tc>
      </w:tr>
      <w:tr w:rsidR="003216E0" w:rsidRPr="00BF268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3216E0" w:rsidRPr="00D10489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ПГТ</w:t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3216E0" w:rsidRDefault="003216E0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Поселок городского типа</w:t>
            </w:r>
          </w:p>
        </w:tc>
      </w:tr>
      <w:tr w:rsidR="008819B3" w:rsidRPr="00BF268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8819B3" w:rsidRPr="008819B3" w:rsidRDefault="008819B3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End"/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ab/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8819B3" w:rsidRPr="008819B3" w:rsidRDefault="008819B3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Город; год</w:t>
            </w:r>
          </w:p>
        </w:tc>
      </w:tr>
      <w:tr w:rsidR="008819B3" w:rsidRPr="00BF2689" w:rsidTr="0081742A">
        <w:tc>
          <w:tcPr>
            <w:tcW w:w="2379" w:type="pct"/>
            <w:tcBorders>
              <w:right w:val="single" w:sz="4" w:space="0" w:color="auto"/>
            </w:tcBorders>
            <w:vAlign w:val="center"/>
          </w:tcPr>
          <w:p w:rsidR="008819B3" w:rsidRPr="008819B3" w:rsidRDefault="008819B3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р.</w:t>
            </w:r>
            <w:r w:rsidR="001A0E1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п.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ab/>
            </w:r>
          </w:p>
        </w:tc>
        <w:tc>
          <w:tcPr>
            <w:tcW w:w="2621" w:type="pct"/>
            <w:tcBorders>
              <w:left w:val="single" w:sz="4" w:space="0" w:color="auto"/>
            </w:tcBorders>
            <w:vAlign w:val="center"/>
          </w:tcPr>
          <w:p w:rsidR="008819B3" w:rsidRPr="008819B3" w:rsidRDefault="008819B3" w:rsidP="00770F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Рабочий поселок</w:t>
            </w:r>
          </w:p>
        </w:tc>
      </w:tr>
    </w:tbl>
    <w:p w:rsidR="003216E0" w:rsidRDefault="003216E0" w:rsidP="003216E0">
      <w:pPr>
        <w:spacing w:after="160"/>
        <w:ind w:firstLine="0"/>
      </w:pPr>
    </w:p>
    <w:p w:rsidR="003216E0" w:rsidRDefault="003216E0" w:rsidP="003216E0">
      <w:pPr>
        <w:spacing w:after="160"/>
        <w:ind w:firstLine="0"/>
      </w:pPr>
    </w:p>
    <w:p w:rsidR="00BD59BE" w:rsidRDefault="00BD59BE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28"/>
          <w:szCs w:val="28"/>
        </w:rPr>
      </w:pPr>
      <w:bookmarkStart w:id="5" w:name="_Toc23773206"/>
      <w:r>
        <w:rPr>
          <w:sz w:val="28"/>
          <w:szCs w:val="28"/>
        </w:rPr>
        <w:br w:type="page"/>
      </w: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ВВЕДЕНИЕ</w:t>
      </w:r>
      <w:bookmarkEnd w:id="5"/>
    </w:p>
    <w:p w:rsidR="00392831" w:rsidRPr="00392831" w:rsidRDefault="00392831" w:rsidP="00392831">
      <w:pPr>
        <w:spacing w:after="0" w:line="240" w:lineRule="auto"/>
      </w:pP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Состояние финансовой доступности в России можно охарактеризовать как удовлетворительное. Уровень владения счетами высокий, рынок потребительского кредитования достаточно развит, наблюдается быстрое расширение и внедрение инноваций, в том числе в сфере услуг по переводу электронных денежных средств и других цифровых финансовых услуг. Платежные терминалы широко распространены и популярны по всей России, набирает силу тенденция использования дистанционного управления счетами через мобильные приложения</w:t>
      </w:r>
      <w:r w:rsidRPr="00BA6734">
        <w:rPr>
          <w:rStyle w:val="aff"/>
          <w:sz w:val="28"/>
          <w:szCs w:val="28"/>
        </w:rPr>
        <w:footnoteReference w:id="1"/>
      </w:r>
      <w:r w:rsidRPr="00BA6734">
        <w:rPr>
          <w:sz w:val="28"/>
          <w:szCs w:val="28"/>
        </w:rPr>
        <w:t>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В настоящее время актуальны проблемы финансовой доступности для разных категорий населения, связанные с уникальными особенностями страны, включая ее географические и демографические характеристики, экономические условия. К таким проблемам относится доступность финансовых продуктов для тех категорий населения, которые проживают в сельской местности, в удаленных, малонаселенных и труднодоступных районах, где затруднена возможность получать обслуживание на постоянной основе, в том числе посредством удаленного доступа к финансовым услугам. Зачастую финансовые услуги доступны в крупных городах, и уровень их проникновения снижается в отдаленных и сельских районах, которые находятся за пределами городских центров. Прежде всего, в них функционирует меньшее количество банковских подразделений. И хотя банкоматы и платежные терминалы распространены широко, они имеют ограниченный (по сравнению с подразделениями банков) функционал: так, например, платежные терминалы и часть банкоматов выполняют лишь функцию приема наличных денежных средств и не позволяют осуществлять их выдачу.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Решением проблемы доступности финансовых продуктов для отдельных категорий населения (включая малообеспеченных и пожилых людей) может стать дистанционный доступ к ряду продуктов и услуг. </w:t>
      </w:r>
      <w:proofErr w:type="gramStart"/>
      <w:r w:rsidRPr="00BA6734">
        <w:rPr>
          <w:sz w:val="28"/>
          <w:szCs w:val="28"/>
        </w:rPr>
        <w:t xml:space="preserve">По данным </w:t>
      </w:r>
      <w:r w:rsidR="00662C9B" w:rsidRPr="00662C9B">
        <w:rPr>
          <w:sz w:val="28"/>
          <w:szCs w:val="28"/>
        </w:rPr>
        <w:t>Министерств</w:t>
      </w:r>
      <w:r w:rsidR="005E6032">
        <w:rPr>
          <w:sz w:val="28"/>
          <w:szCs w:val="28"/>
        </w:rPr>
        <w:t>а</w:t>
      </w:r>
      <w:r w:rsidR="00662C9B" w:rsidRPr="00662C9B">
        <w:rPr>
          <w:sz w:val="28"/>
          <w:szCs w:val="28"/>
        </w:rPr>
        <w:t xml:space="preserve"> цифрового развития и связи Новосибирской области</w:t>
      </w:r>
      <w:r w:rsidRPr="00BA6734">
        <w:rPr>
          <w:sz w:val="28"/>
          <w:szCs w:val="28"/>
        </w:rPr>
        <w:t>, интернет-аудитория в регионе с 2016</w:t>
      </w:r>
      <w:r w:rsidR="0004324F">
        <w:rPr>
          <w:sz w:val="28"/>
          <w:szCs w:val="28"/>
        </w:rPr>
        <w:t xml:space="preserve"> г.</w:t>
      </w:r>
      <w:r w:rsidRPr="00BA6734">
        <w:rPr>
          <w:sz w:val="28"/>
          <w:szCs w:val="28"/>
        </w:rPr>
        <w:t xml:space="preserve"> ежегодно прирастает на 2%: в 2017</w:t>
      </w:r>
      <w:r w:rsidR="0004324F">
        <w:rPr>
          <w:sz w:val="28"/>
          <w:szCs w:val="28"/>
        </w:rPr>
        <w:t xml:space="preserve"> г.</w:t>
      </w:r>
      <w:r w:rsidRPr="00BA6734">
        <w:rPr>
          <w:sz w:val="28"/>
          <w:szCs w:val="28"/>
        </w:rPr>
        <w:t xml:space="preserve"> доля пользователей выросла с 76 до 78%, в 2018 году составила 79,8%. При этом суточная аудитория </w:t>
      </w:r>
      <w:r w:rsidR="0004324F">
        <w:rPr>
          <w:sz w:val="28"/>
          <w:szCs w:val="28"/>
        </w:rPr>
        <w:t>И</w:t>
      </w:r>
      <w:r w:rsidR="0004324F" w:rsidRPr="00BA6734">
        <w:rPr>
          <w:sz w:val="28"/>
          <w:szCs w:val="28"/>
        </w:rPr>
        <w:t xml:space="preserve">нтернета </w:t>
      </w:r>
      <w:r w:rsidRPr="00BA6734">
        <w:rPr>
          <w:sz w:val="28"/>
          <w:szCs w:val="28"/>
        </w:rPr>
        <w:t>практически достигла доли всех пользователей: 73% жителей области заходят в сеть каждый день</w:t>
      </w:r>
      <w:r w:rsidRPr="00BA6734">
        <w:rPr>
          <w:rStyle w:val="aff"/>
          <w:sz w:val="28"/>
          <w:szCs w:val="28"/>
        </w:rPr>
        <w:footnoteReference w:id="2"/>
      </w:r>
      <w:r w:rsidRPr="00BA6734">
        <w:rPr>
          <w:sz w:val="28"/>
          <w:szCs w:val="28"/>
        </w:rPr>
        <w:t>.</w:t>
      </w:r>
      <w:proofErr w:type="gramEnd"/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Актуальность исследования состоит в определении уровня доступности финансовых продуктов для разных категорий населения Новосибирской области, выявлении текущих проблем доступа к финансовым продуктам тех групп, которые находятся в худшей ситуации по сравнению со средними показателями по стране в целом. </w:t>
      </w:r>
    </w:p>
    <w:p w:rsidR="008819B3" w:rsidRPr="00BA6734" w:rsidRDefault="00B62B5D" w:rsidP="00BA6734">
      <w:p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lastRenderedPageBreak/>
        <w:t>Далее в тексте отчета п</w:t>
      </w:r>
      <w:r w:rsidR="008819B3" w:rsidRPr="00BA6734">
        <w:rPr>
          <w:sz w:val="28"/>
          <w:szCs w:val="28"/>
        </w:rPr>
        <w:t>ри интерпретации значений показателей используется следующая шкала:</w:t>
      </w:r>
    </w:p>
    <w:p w:rsidR="008819B3" w:rsidRPr="00BA6734" w:rsidRDefault="008819B3" w:rsidP="00BA6734">
      <w:pPr>
        <w:pStyle w:val="af9"/>
        <w:numPr>
          <w:ilvl w:val="0"/>
          <w:numId w:val="10"/>
        </w:numPr>
        <w:shd w:val="clear" w:color="auto" w:fill="FFFFFF" w:themeFill="background1"/>
        <w:spacing w:after="0" w:line="240" w:lineRule="auto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75,0% и более – высокий уровень, </w:t>
      </w:r>
    </w:p>
    <w:p w:rsidR="008819B3" w:rsidRPr="00BA6734" w:rsidRDefault="008819B3" w:rsidP="00BA6734">
      <w:pPr>
        <w:pStyle w:val="af9"/>
        <w:numPr>
          <w:ilvl w:val="0"/>
          <w:numId w:val="10"/>
        </w:numPr>
        <w:shd w:val="clear" w:color="auto" w:fill="FFFFFF" w:themeFill="background1"/>
        <w:spacing w:after="0" w:line="240" w:lineRule="auto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50–74,9% – средний уровень,</w:t>
      </w:r>
    </w:p>
    <w:p w:rsidR="003216E0" w:rsidRPr="00BA6734" w:rsidRDefault="008819B3" w:rsidP="00BA6734">
      <w:pPr>
        <w:pStyle w:val="af9"/>
        <w:numPr>
          <w:ilvl w:val="0"/>
          <w:numId w:val="10"/>
        </w:numPr>
        <w:shd w:val="clear" w:color="auto" w:fill="FFFFFF" w:themeFill="background1"/>
        <w:spacing w:after="0" w:line="240" w:lineRule="auto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49,9% и менее – низкий уровень.</w:t>
      </w:r>
    </w:p>
    <w:p w:rsidR="003216E0" w:rsidRDefault="003216E0" w:rsidP="003216E0">
      <w:pPr>
        <w:spacing w:after="160"/>
        <w:ind w:firstLine="0"/>
      </w:pPr>
    </w:p>
    <w:p w:rsidR="00735242" w:rsidRDefault="00735242" w:rsidP="003216E0">
      <w:pPr>
        <w:spacing w:after="160"/>
        <w:ind w:firstLine="0"/>
      </w:pPr>
    </w:p>
    <w:p w:rsidR="00BA6734" w:rsidRDefault="00BA6734">
      <w:pPr>
        <w:spacing w:after="160"/>
        <w:ind w:firstLine="0"/>
        <w:rPr>
          <w:rFonts w:asciiTheme="majorHAnsi" w:eastAsiaTheme="majorEastAsia" w:hAnsiTheme="majorHAnsi" w:cstheme="majorBidi"/>
          <w:b/>
          <w:caps/>
          <w:color w:val="7C3776" w:themeColor="text2"/>
          <w:sz w:val="32"/>
          <w:szCs w:val="32"/>
        </w:rPr>
      </w:pPr>
      <w:r>
        <w:br w:type="page"/>
      </w: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6" w:name="_Toc23773207"/>
      <w:r w:rsidRPr="00392831">
        <w:rPr>
          <w:color w:val="auto"/>
        </w:rPr>
        <w:lastRenderedPageBreak/>
        <w:t xml:space="preserve">РАЗДЕЛ </w:t>
      </w:r>
      <w:r w:rsidR="003216E0" w:rsidRPr="00392831">
        <w:rPr>
          <w:color w:val="auto"/>
        </w:rPr>
        <w:t xml:space="preserve">1. </w:t>
      </w:r>
      <w:r>
        <w:rPr>
          <w:color w:val="auto"/>
        </w:rPr>
        <w:t>УРОВЕНЬ ДОСТУПНОСТИ ФИНАНСОВЫХ ПРОДУКТОВ (УСЛУГ) (ПОКАЗАТЕЛЬ 47)</w:t>
      </w:r>
      <w:bookmarkEnd w:id="6"/>
    </w:p>
    <w:p w:rsidR="00392831" w:rsidRPr="00392831" w:rsidRDefault="00392831" w:rsidP="002D6496">
      <w:pPr>
        <w:spacing w:after="0" w:line="240" w:lineRule="auto"/>
      </w:pPr>
    </w:p>
    <w:p w:rsidR="00D15EB9" w:rsidRPr="00BA6734" w:rsidRDefault="00D15EB9" w:rsidP="00BA673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A6734">
        <w:rPr>
          <w:rFonts w:ascii="Times New Roman" w:hAnsi="Times New Roman" w:cs="Times New Roman"/>
          <w:sz w:val="28"/>
          <w:szCs w:val="28"/>
        </w:rPr>
        <w:t xml:space="preserve">Для определения уровня доступности финансовых продуктов (услуг) среди жителей Новосибирской области респондентам был задан вопрос: </w:t>
      </w:r>
      <w:r w:rsidRPr="00BA6734">
        <w:rPr>
          <w:rFonts w:ascii="Times New Roman" w:hAnsi="Times New Roman" w:cs="Times New Roman"/>
          <w:i/>
          <w:sz w:val="28"/>
          <w:szCs w:val="28"/>
        </w:rPr>
        <w:t xml:space="preserve">«Оцените, пожалуйста, уровень доступности финансовых продуктов (услуг)?» </w:t>
      </w:r>
      <w:r w:rsidRPr="00BA6734">
        <w:rPr>
          <w:rFonts w:ascii="Times New Roman" w:hAnsi="Times New Roman" w:cs="Times New Roman"/>
          <w:sz w:val="28"/>
          <w:szCs w:val="28"/>
        </w:rPr>
        <w:t xml:space="preserve">(необходимо было выбрать один вариант ответа).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Уровень доступности финансовых продуктов (услуг) рассмотрен с двух </w:t>
      </w:r>
      <w:r w:rsidR="00610EBF" w:rsidRPr="00BA6734">
        <w:rPr>
          <w:sz w:val="28"/>
          <w:szCs w:val="28"/>
        </w:rPr>
        <w:t>сторон</w:t>
      </w:r>
      <w:r w:rsidRPr="00BA6734">
        <w:rPr>
          <w:sz w:val="28"/>
          <w:szCs w:val="28"/>
        </w:rPr>
        <w:t xml:space="preserve">: </w:t>
      </w:r>
      <w:r w:rsidR="00610EBF" w:rsidRPr="00BA6734">
        <w:rPr>
          <w:sz w:val="28"/>
          <w:szCs w:val="28"/>
        </w:rPr>
        <w:t>рассчитан</w:t>
      </w:r>
      <w:r w:rsidRPr="00BA6734">
        <w:rPr>
          <w:sz w:val="28"/>
          <w:szCs w:val="28"/>
        </w:rPr>
        <w:t xml:space="preserve"> показател</w:t>
      </w:r>
      <w:r w:rsidR="00610EBF" w:rsidRPr="00BA6734">
        <w:rPr>
          <w:sz w:val="28"/>
          <w:szCs w:val="28"/>
        </w:rPr>
        <w:t>ь</w:t>
      </w:r>
      <w:r w:rsidRPr="00BA6734">
        <w:rPr>
          <w:sz w:val="28"/>
          <w:szCs w:val="28"/>
        </w:rPr>
        <w:t xml:space="preserve"> доступности финансовых продуктов (услуг) в целом</w:t>
      </w:r>
      <w:r w:rsidR="00610EBF" w:rsidRPr="00BA6734">
        <w:rPr>
          <w:sz w:val="28"/>
          <w:szCs w:val="28"/>
        </w:rPr>
        <w:t xml:space="preserve"> по Новосибирской области и по муниципальным образованиям</w:t>
      </w:r>
      <w:r w:rsidRPr="00BA6734">
        <w:rPr>
          <w:sz w:val="28"/>
          <w:szCs w:val="28"/>
        </w:rPr>
        <w:t xml:space="preserve"> (</w:t>
      </w:r>
      <w:proofErr w:type="gramStart"/>
      <w:r w:rsidRPr="00BA6734">
        <w:rPr>
          <w:sz w:val="28"/>
          <w:szCs w:val="28"/>
        </w:rPr>
        <w:t>доступны</w:t>
      </w:r>
      <w:proofErr w:type="gramEnd"/>
      <w:r w:rsidRPr="00BA6734">
        <w:rPr>
          <w:sz w:val="28"/>
          <w:szCs w:val="28"/>
        </w:rPr>
        <w:t>/недоступны), также проведен анализ оценки мнений респондентов об уровне доступности финансовых продуктов (услуг).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Общий показатель уровня доступности финансовых продуктов (услуг) рассчитан как отношение количества респондентов, выбравших варианты ответа «высокая доступность» и «средняя доступность», к числу ответивших респондентов, за исключением затруднившихся ответить.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В целом на территории Новосибирской области зафиксирован высокий уровень доступности финансовых продуктов (услуг) – так считает 87,8% ответивших потребителей; при этом 12,2% ответивших потребителей товаров, работ и услуг региона финансовые продукты (услуги) недоступны (</w:t>
      </w:r>
      <w:proofErr w:type="gramStart"/>
      <w:r w:rsidRPr="00BA6734">
        <w:rPr>
          <w:sz w:val="28"/>
          <w:szCs w:val="28"/>
        </w:rPr>
        <w:t>см</w:t>
      </w:r>
      <w:proofErr w:type="gramEnd"/>
      <w:r w:rsidRPr="00BA6734">
        <w:rPr>
          <w:sz w:val="28"/>
          <w:szCs w:val="28"/>
        </w:rPr>
        <w:t xml:space="preserve">. диаграмму 1.1).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В большинстве муниципальных образований наблюдается высокий уровень</w:t>
      </w:r>
      <w:r w:rsidR="00610EBF" w:rsidRPr="00BA6734">
        <w:rPr>
          <w:sz w:val="28"/>
          <w:szCs w:val="28"/>
        </w:rPr>
        <w:t xml:space="preserve"> (75,0% и выше)</w:t>
      </w:r>
      <w:r w:rsidRPr="00BA6734">
        <w:rPr>
          <w:sz w:val="28"/>
          <w:szCs w:val="28"/>
        </w:rPr>
        <w:t xml:space="preserve"> доступности финансовых продуктов (услуг) – 24 МО. Наиболее высокий уровень доступности финансовых продуктов (услуг) на территории Новосибирской области зафиксирован в следующих муниципальных образованиях: </w:t>
      </w:r>
      <w:proofErr w:type="spellStart"/>
      <w:r w:rsidRPr="00BA6734">
        <w:rPr>
          <w:sz w:val="28"/>
          <w:szCs w:val="28"/>
        </w:rPr>
        <w:t>Маслянинский</w:t>
      </w:r>
      <w:proofErr w:type="spellEnd"/>
      <w:r w:rsidRPr="00BA6734">
        <w:rPr>
          <w:sz w:val="28"/>
          <w:szCs w:val="28"/>
        </w:rPr>
        <w:t xml:space="preserve"> район (100,0%), г. </w:t>
      </w:r>
      <w:proofErr w:type="spellStart"/>
      <w:r w:rsidRPr="00BA6734">
        <w:rPr>
          <w:sz w:val="28"/>
          <w:szCs w:val="28"/>
        </w:rPr>
        <w:t>Искитим</w:t>
      </w:r>
      <w:proofErr w:type="spellEnd"/>
      <w:r w:rsidRPr="00BA6734">
        <w:rPr>
          <w:sz w:val="28"/>
          <w:szCs w:val="28"/>
        </w:rPr>
        <w:t xml:space="preserve"> (96,8%), </w:t>
      </w:r>
      <w:proofErr w:type="spellStart"/>
      <w:r w:rsidRPr="00BA6734">
        <w:rPr>
          <w:sz w:val="28"/>
          <w:szCs w:val="28"/>
        </w:rPr>
        <w:t>Купинский</w:t>
      </w:r>
      <w:proofErr w:type="spellEnd"/>
      <w:r w:rsidRPr="00BA6734">
        <w:rPr>
          <w:sz w:val="28"/>
          <w:szCs w:val="28"/>
        </w:rPr>
        <w:t xml:space="preserve"> район (96,6%), г. Бердск (94,9%), г. Обь, </w:t>
      </w:r>
      <w:proofErr w:type="spellStart"/>
      <w:r w:rsidRPr="00BA6734">
        <w:rPr>
          <w:sz w:val="28"/>
          <w:szCs w:val="28"/>
        </w:rPr>
        <w:t>Чановский</w:t>
      </w:r>
      <w:proofErr w:type="spellEnd"/>
      <w:r w:rsidRPr="00BA6734">
        <w:rPr>
          <w:sz w:val="28"/>
          <w:szCs w:val="28"/>
        </w:rPr>
        <w:t xml:space="preserve"> район (по 93,9%), </w:t>
      </w:r>
      <w:proofErr w:type="spellStart"/>
      <w:r w:rsidRPr="00BA6734">
        <w:rPr>
          <w:sz w:val="28"/>
          <w:szCs w:val="28"/>
        </w:rPr>
        <w:t>Коченевский</w:t>
      </w:r>
      <w:proofErr w:type="spellEnd"/>
      <w:r w:rsidRPr="00BA6734">
        <w:rPr>
          <w:sz w:val="28"/>
          <w:szCs w:val="28"/>
        </w:rPr>
        <w:t xml:space="preserve"> (93,7%), </w:t>
      </w:r>
      <w:proofErr w:type="spellStart"/>
      <w:r w:rsidRPr="00BA6734">
        <w:rPr>
          <w:sz w:val="28"/>
          <w:szCs w:val="28"/>
        </w:rPr>
        <w:t>Черепановский</w:t>
      </w:r>
      <w:proofErr w:type="spellEnd"/>
      <w:r w:rsidRPr="00BA6734">
        <w:rPr>
          <w:sz w:val="28"/>
          <w:szCs w:val="28"/>
        </w:rPr>
        <w:t xml:space="preserve"> (93,2%), </w:t>
      </w:r>
      <w:proofErr w:type="spellStart"/>
      <w:r w:rsidRPr="00BA6734">
        <w:rPr>
          <w:sz w:val="28"/>
          <w:szCs w:val="28"/>
        </w:rPr>
        <w:t>Болотнинский</w:t>
      </w:r>
      <w:proofErr w:type="spellEnd"/>
      <w:r w:rsidRPr="00BA6734">
        <w:rPr>
          <w:sz w:val="28"/>
          <w:szCs w:val="28"/>
        </w:rPr>
        <w:t xml:space="preserve"> (93,0%) районы.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Среди ответивших потребителей товаров, работ и услуг региона жители 10 муниципальных образований оценивают доступность финансовых продуктов (услуг) на среднем уровне</w:t>
      </w:r>
      <w:r w:rsidR="00610EBF" w:rsidRPr="00BA6734">
        <w:rPr>
          <w:sz w:val="28"/>
          <w:szCs w:val="28"/>
        </w:rPr>
        <w:t xml:space="preserve"> (от 50,0% до 74,9%)</w:t>
      </w:r>
      <w:r w:rsidRPr="00BA6734">
        <w:rPr>
          <w:sz w:val="28"/>
          <w:szCs w:val="28"/>
        </w:rPr>
        <w:t xml:space="preserve">. Жители </w:t>
      </w:r>
      <w:proofErr w:type="spellStart"/>
      <w:r w:rsidRPr="00BA6734">
        <w:rPr>
          <w:sz w:val="28"/>
          <w:szCs w:val="28"/>
        </w:rPr>
        <w:t>Кыштовского</w:t>
      </w:r>
      <w:proofErr w:type="spellEnd"/>
      <w:r w:rsidRPr="00BA6734">
        <w:rPr>
          <w:sz w:val="28"/>
          <w:szCs w:val="28"/>
        </w:rPr>
        <w:t xml:space="preserve"> района оценивают доступность финансовых продуктов (услуг) на низком уровне (24,6%</w:t>
      </w:r>
      <w:r w:rsidR="00610EBF" w:rsidRPr="00BA6734">
        <w:rPr>
          <w:sz w:val="28"/>
          <w:szCs w:val="28"/>
        </w:rPr>
        <w:t xml:space="preserve"> менее 50,0%</w:t>
      </w:r>
      <w:r w:rsidRPr="00BA6734">
        <w:rPr>
          <w:sz w:val="28"/>
          <w:szCs w:val="28"/>
        </w:rPr>
        <w:t>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Респонденты, имеющие научную степень</w:t>
      </w:r>
      <w:r w:rsidR="00B75913">
        <w:rPr>
          <w:sz w:val="28"/>
          <w:szCs w:val="28"/>
        </w:rPr>
        <w:t>,</w:t>
      </w:r>
      <w:r w:rsidRPr="00BA6734">
        <w:rPr>
          <w:sz w:val="28"/>
          <w:szCs w:val="28"/>
        </w:rPr>
        <w:t xml:space="preserve"> чаще других отмечают </w:t>
      </w:r>
      <w:r w:rsidR="00276252" w:rsidRPr="00BA6734">
        <w:rPr>
          <w:sz w:val="28"/>
          <w:szCs w:val="28"/>
        </w:rPr>
        <w:t>доступность</w:t>
      </w:r>
      <w:r w:rsidRPr="00BA6734">
        <w:rPr>
          <w:sz w:val="28"/>
          <w:szCs w:val="28"/>
        </w:rPr>
        <w:t xml:space="preserve"> финансовых продуктов (услуг) – так считает 100,0% ответивших в этой группе. Жители сельских населенных пунктов реже других оценивают финансовые продукты (услуги) как доступные (71,5%).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Были рассмотрены и другие социально-демографические характеристики респондентов, при этом отличия выделенных групп от среднего значения не представляют исследовательского интереса.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При рассмотрении уровня доступности по оценке самих респондентов большинство ответивших оценивает доступность финансовых продуктов на среднем уровне (51,0%, см. диаграмму 1.2), </w:t>
      </w:r>
      <w:r w:rsidR="00276252" w:rsidRPr="00BA6734">
        <w:rPr>
          <w:sz w:val="28"/>
          <w:szCs w:val="28"/>
        </w:rPr>
        <w:t>высокий уровень</w:t>
      </w:r>
      <w:r w:rsidRPr="00BA6734">
        <w:rPr>
          <w:sz w:val="28"/>
          <w:szCs w:val="28"/>
        </w:rPr>
        <w:t xml:space="preserve"> </w:t>
      </w:r>
      <w:r w:rsidR="00276252" w:rsidRPr="00BA6734">
        <w:rPr>
          <w:sz w:val="28"/>
          <w:szCs w:val="28"/>
        </w:rPr>
        <w:t xml:space="preserve">доступности </w:t>
      </w:r>
      <w:r w:rsidRPr="00BA6734">
        <w:rPr>
          <w:sz w:val="28"/>
          <w:szCs w:val="28"/>
        </w:rPr>
        <w:t xml:space="preserve">отмечает чуть более трети ответивших (36,8%).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lastRenderedPageBreak/>
        <w:t xml:space="preserve">Чаще других доступность финансовых продуктов (услуг) оценивают высоко учащиеся и студенты (46,9%), занятые домашним хозяйством (54,9%), а также респонденты, имеющие научную степень (72,0%). Реже других оценивают доступность на высоком уровне предприниматели и </w:t>
      </w:r>
      <w:proofErr w:type="spellStart"/>
      <w:r w:rsidRPr="00BA6734">
        <w:rPr>
          <w:sz w:val="28"/>
          <w:szCs w:val="28"/>
        </w:rPr>
        <w:t>самозанятые</w:t>
      </w:r>
      <w:proofErr w:type="spellEnd"/>
      <w:r w:rsidRPr="00BA6734">
        <w:rPr>
          <w:sz w:val="28"/>
          <w:szCs w:val="28"/>
        </w:rPr>
        <w:t xml:space="preserve"> (24,2%), пенсионеры и инвалиды (24,5%), респонденты, имеющие 3 и более детей (23,5%), те, кто имеет среднемесячный доход более 60 тыс. рублей (23,7%), проживающие в сельских населенных пунктах (19,3%).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Жители следующих муниципальных образований чаще других оценивают доступность финансовых продуктов (услуг) на высоком уровне: Куйбышевский (68,8%), </w:t>
      </w:r>
      <w:proofErr w:type="spellStart"/>
      <w:r w:rsidRPr="00BA6734">
        <w:rPr>
          <w:sz w:val="28"/>
          <w:szCs w:val="28"/>
        </w:rPr>
        <w:t>Маслянинский</w:t>
      </w:r>
      <w:proofErr w:type="spellEnd"/>
      <w:r w:rsidRPr="00BA6734">
        <w:rPr>
          <w:sz w:val="28"/>
          <w:szCs w:val="28"/>
        </w:rPr>
        <w:t xml:space="preserve"> (58,3%) районы, </w:t>
      </w:r>
      <w:proofErr w:type="gramStart"/>
      <w:r w:rsidRPr="00BA6734">
        <w:rPr>
          <w:sz w:val="28"/>
          <w:szCs w:val="28"/>
        </w:rPr>
        <w:t>г</w:t>
      </w:r>
      <w:proofErr w:type="gramEnd"/>
      <w:r w:rsidRPr="00BA6734">
        <w:rPr>
          <w:sz w:val="28"/>
          <w:szCs w:val="28"/>
        </w:rPr>
        <w:t>. Бердск (55,9%).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К группе людей, которые оценивают доступность финансовых продуктов (услуг) на среднем уровне, чаще относятся предприниматели и </w:t>
      </w:r>
      <w:proofErr w:type="spellStart"/>
      <w:r w:rsidRPr="00BA6734">
        <w:rPr>
          <w:sz w:val="28"/>
          <w:szCs w:val="28"/>
        </w:rPr>
        <w:t>самозанятые</w:t>
      </w:r>
      <w:proofErr w:type="spellEnd"/>
      <w:r w:rsidRPr="00BA6734">
        <w:rPr>
          <w:sz w:val="28"/>
          <w:szCs w:val="28"/>
        </w:rPr>
        <w:t xml:space="preserve"> (66,2%), пенсионеры, инвалиды (63,1%), респонденты, имеющие 3 и более детей (64,8%), а также среднемесячный доход более 60 тыс. рублей (65,6%).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К средней оценке доступности финансовых продуктов (услуг) чаще можно отнести жителей следующих </w:t>
      </w:r>
      <w:r w:rsidR="00B75913" w:rsidRPr="00BA6734">
        <w:rPr>
          <w:sz w:val="28"/>
          <w:szCs w:val="28"/>
        </w:rPr>
        <w:t>М</w:t>
      </w:r>
      <w:r w:rsidR="00B75913">
        <w:rPr>
          <w:sz w:val="28"/>
          <w:szCs w:val="28"/>
        </w:rPr>
        <w:t>Р</w:t>
      </w:r>
      <w:r w:rsidRPr="00BA6734">
        <w:rPr>
          <w:sz w:val="28"/>
          <w:szCs w:val="28"/>
        </w:rPr>
        <w:t xml:space="preserve">: </w:t>
      </w:r>
      <w:proofErr w:type="spellStart"/>
      <w:r w:rsidRPr="00BA6734">
        <w:rPr>
          <w:sz w:val="28"/>
          <w:szCs w:val="28"/>
        </w:rPr>
        <w:t>Коченевский</w:t>
      </w:r>
      <w:proofErr w:type="spellEnd"/>
      <w:r w:rsidRPr="00BA6734">
        <w:rPr>
          <w:sz w:val="28"/>
          <w:szCs w:val="28"/>
        </w:rPr>
        <w:t xml:space="preserve"> (77,8%), </w:t>
      </w:r>
      <w:proofErr w:type="spellStart"/>
      <w:r w:rsidRPr="00BA6734">
        <w:rPr>
          <w:sz w:val="28"/>
          <w:szCs w:val="28"/>
        </w:rPr>
        <w:t>Чановский</w:t>
      </w:r>
      <w:proofErr w:type="spellEnd"/>
      <w:r w:rsidRPr="00BA6734">
        <w:rPr>
          <w:sz w:val="28"/>
          <w:szCs w:val="28"/>
        </w:rPr>
        <w:t xml:space="preserve"> (75,4%), </w:t>
      </w:r>
      <w:proofErr w:type="spellStart"/>
      <w:r w:rsidRPr="00BA6734">
        <w:rPr>
          <w:sz w:val="28"/>
          <w:szCs w:val="28"/>
        </w:rPr>
        <w:t>Каргатский</w:t>
      </w:r>
      <w:proofErr w:type="spellEnd"/>
      <w:r w:rsidRPr="00BA6734">
        <w:rPr>
          <w:sz w:val="28"/>
          <w:szCs w:val="28"/>
        </w:rPr>
        <w:t xml:space="preserve"> (73,8%), </w:t>
      </w:r>
      <w:proofErr w:type="spellStart"/>
      <w:r w:rsidRPr="00BA6734">
        <w:rPr>
          <w:sz w:val="28"/>
          <w:szCs w:val="28"/>
        </w:rPr>
        <w:t>Чистоозерный</w:t>
      </w:r>
      <w:proofErr w:type="spellEnd"/>
      <w:r w:rsidRPr="00BA6734">
        <w:rPr>
          <w:sz w:val="28"/>
          <w:szCs w:val="28"/>
        </w:rPr>
        <w:t xml:space="preserve"> (73,5%).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К тем, кто оценивает доступность финансовых продуктов (услуг) </w:t>
      </w:r>
      <w:r w:rsidR="00B75913" w:rsidRPr="00BA6734">
        <w:rPr>
          <w:sz w:val="28"/>
          <w:szCs w:val="28"/>
        </w:rPr>
        <w:t>низко</w:t>
      </w:r>
      <w:r w:rsidR="00B75913">
        <w:rPr>
          <w:sz w:val="28"/>
          <w:szCs w:val="28"/>
        </w:rPr>
        <w:t>,</w:t>
      </w:r>
      <w:r w:rsidR="00B75913" w:rsidRPr="00BA6734">
        <w:rPr>
          <w:sz w:val="28"/>
          <w:szCs w:val="28"/>
        </w:rPr>
        <w:t xml:space="preserve"> </w:t>
      </w:r>
      <w:r w:rsidRPr="00BA6734">
        <w:rPr>
          <w:sz w:val="28"/>
          <w:szCs w:val="28"/>
        </w:rPr>
        <w:t>чаще относятся респонденты, проживающие в сельских населенных пунктах (28,5%). Реже к ним относятся респонденты, имеющие научную степень (0%).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Доступность финансовых продуктов (услуг) считают низкой потребители, проживающие в следующих МО: </w:t>
      </w:r>
      <w:proofErr w:type="spellStart"/>
      <w:r w:rsidRPr="00BA6734">
        <w:rPr>
          <w:sz w:val="28"/>
          <w:szCs w:val="28"/>
        </w:rPr>
        <w:t>Кыштовский</w:t>
      </w:r>
      <w:proofErr w:type="spellEnd"/>
      <w:r w:rsidRPr="00BA6734">
        <w:rPr>
          <w:sz w:val="28"/>
          <w:szCs w:val="28"/>
        </w:rPr>
        <w:t xml:space="preserve"> (75,4%), </w:t>
      </w:r>
      <w:proofErr w:type="spellStart"/>
      <w:r w:rsidRPr="00BA6734">
        <w:rPr>
          <w:sz w:val="28"/>
          <w:szCs w:val="28"/>
        </w:rPr>
        <w:t>Здвинский</w:t>
      </w:r>
      <w:proofErr w:type="spellEnd"/>
      <w:r w:rsidRPr="00BA6734">
        <w:rPr>
          <w:sz w:val="28"/>
          <w:szCs w:val="28"/>
        </w:rPr>
        <w:t xml:space="preserve"> (47,7%), </w:t>
      </w:r>
      <w:proofErr w:type="spellStart"/>
      <w:r w:rsidRPr="00BA6734">
        <w:rPr>
          <w:sz w:val="28"/>
          <w:szCs w:val="28"/>
        </w:rPr>
        <w:t>Баганский</w:t>
      </w:r>
      <w:proofErr w:type="spellEnd"/>
      <w:r w:rsidRPr="00BA6734">
        <w:rPr>
          <w:sz w:val="28"/>
          <w:szCs w:val="28"/>
        </w:rPr>
        <w:t xml:space="preserve"> (44,9%), а также </w:t>
      </w:r>
      <w:proofErr w:type="spellStart"/>
      <w:r w:rsidRPr="00BA6734">
        <w:rPr>
          <w:sz w:val="28"/>
          <w:szCs w:val="28"/>
        </w:rPr>
        <w:t>Усть-Таркский</w:t>
      </w:r>
      <w:proofErr w:type="spellEnd"/>
      <w:r w:rsidRPr="00BA6734">
        <w:rPr>
          <w:sz w:val="28"/>
          <w:szCs w:val="28"/>
        </w:rPr>
        <w:t xml:space="preserve"> районы (44,6%).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Уровень доступности финансовых продуктов (услуг) нельзя сравнить с данными общероссийского опроса, проводимого Центральным банком Российской Федерации в рамках мониторинга финансовой доступности в связи с отсутствием подобного показателя в анкете указанного опроса.</w:t>
      </w:r>
    </w:p>
    <w:p w:rsidR="003216E0" w:rsidRDefault="003216E0" w:rsidP="003216E0"/>
    <w:p w:rsidR="003216E0" w:rsidRDefault="003216E0" w:rsidP="003216E0"/>
    <w:p w:rsidR="003216E0" w:rsidRDefault="003216E0" w:rsidP="003216E0"/>
    <w:p w:rsidR="003216E0" w:rsidRPr="00CD3A1D" w:rsidRDefault="00FC1610" w:rsidP="00BA6734">
      <w:pPr>
        <w:spacing w:after="200"/>
        <w:ind w:left="-709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line id="Прямая соединительная линия 19" o:spid="_x0000_s1051" style="position:absolute;left:0;text-align:left;flip:y;z-index:251668480;visibility:visible" from="-1.6pt,276.9pt" to="467.8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" strokecolor="red" strokeweight="2.25pt">
            <v:stroke dashstyle="3 1" joinstyle="miter"/>
          </v:line>
        </w:pict>
      </w:r>
      <w:r w:rsidRPr="00FC1610">
        <w:rPr>
          <w:noProof/>
          <w:color w:val="986297"/>
          <w:lang w:eastAsia="ru-RU"/>
        </w:rPr>
        <w:pict>
          <v:rect id="Прямоугольник 21" o:spid="_x0000_s1052" style="position:absolute;left:0;text-align:left;margin-left:33.7pt;margin-top:34.95pt;width:94.7pt;height:156.15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" filled="f" strokecolor="#78973b" strokeweight="2.25pt">
            <v:stroke dashstyle="3 1"/>
          </v:rect>
        </w:pict>
      </w:r>
      <w:r w:rsidRPr="00FC1610">
        <w:rPr>
          <w:noProof/>
          <w:color w:val="986297"/>
          <w:lang w:eastAsia="ru-RU"/>
        </w:rPr>
        <w:pict>
          <v:rect id="Прямоугольник 20" o:spid="_x0000_s1050" style="position:absolute;left:0;text-align:left;margin-left:39.6pt;margin-top:632.25pt;width:88.85pt;height:15.9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" filled="f" strokecolor="#b73b61" strokeweight="2.25pt">
            <v:stroke dashstyle="3 1"/>
          </v:rect>
        </w:pict>
      </w:r>
      <w:r w:rsidR="003216E0" w:rsidRPr="00CD3A1D">
        <w:rPr>
          <w:noProof/>
          <w:color w:val="986297"/>
          <w:lang w:eastAsia="ru-RU"/>
        </w:rPr>
        <w:drawing>
          <wp:inline distT="0" distB="0" distL="0" distR="0">
            <wp:extent cx="6478270" cy="8526483"/>
            <wp:effectExtent l="0" t="0" r="0" b="0"/>
            <wp:docPr id="1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3216E0" w:rsidRPr="00CD3A1D" w:rsidRDefault="003216E0" w:rsidP="00BA6734">
      <w:pPr>
        <w:spacing w:after="0" w:line="240" w:lineRule="auto"/>
        <w:jc w:val="center"/>
        <w:rPr>
          <w:rFonts w:eastAsia="SimSun"/>
          <w:lang w:eastAsia="ar-SA"/>
        </w:rPr>
        <w:sectPr w:rsidR="003216E0" w:rsidRPr="00CD3A1D" w:rsidSect="005B7018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1" w:bottom="1134" w:left="1701" w:header="709" w:footer="709" w:gutter="0"/>
          <w:pgNumType w:start="1"/>
          <w:cols w:space="720"/>
          <w:titlePg/>
          <w:docGrid w:linePitch="326"/>
        </w:sect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Уровень доступности финансовых продуктов (услуг),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ответивших потребителе</w:t>
      </w:r>
      <w:r w:rsidR="00624B22">
        <w:rPr>
          <w:rFonts w:eastAsia="Calibri"/>
          <w:b/>
          <w:szCs w:val="24"/>
        </w:rPr>
        <w:t>й</w:t>
      </w:r>
    </w:p>
    <w:p w:rsidR="003216E0" w:rsidRPr="00F60EB2" w:rsidRDefault="003216E0" w:rsidP="003216E0">
      <w:pPr>
        <w:pStyle w:val="af9"/>
        <w:spacing w:after="40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45480" cy="8752114"/>
            <wp:effectExtent l="19050" t="0" r="0" b="0"/>
            <wp:docPr id="72" name="Диаграмма 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3216E0" w:rsidRPr="00395CB2" w:rsidRDefault="003216E0" w:rsidP="00BA6734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 w:rsidRPr="00F91FBE"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Оценка доступности финансовых продуктов (услуг),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ответивших потребителей</w:t>
      </w: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7" w:name="_Toc23773208"/>
      <w:r w:rsidRPr="00392831">
        <w:rPr>
          <w:color w:val="auto"/>
        </w:rPr>
        <w:lastRenderedPageBreak/>
        <w:t xml:space="preserve">РАЗДЕЛ </w:t>
      </w:r>
      <w:r w:rsidR="003216E0" w:rsidRPr="00392831">
        <w:rPr>
          <w:color w:val="auto"/>
        </w:rPr>
        <w:t xml:space="preserve">2. </w:t>
      </w:r>
      <w:r>
        <w:rPr>
          <w:color w:val="auto"/>
        </w:rPr>
        <w:t>СТРУКТУРА ИСПОЛЬЗОВАНИЯ ФИНАНСОВЫХ ПРОДУКТОВ (УСЛУГ) НАСЕЛЕНИЕМ В НАСТОЯЩЕЕ ВРЕМЯ (</w:t>
      </w:r>
      <w:r w:rsidR="00B04A25">
        <w:rPr>
          <w:color w:val="auto"/>
        </w:rPr>
        <w:t xml:space="preserve">ПОКАЗАТЕЛЬ </w:t>
      </w:r>
      <w:r>
        <w:rPr>
          <w:color w:val="auto"/>
        </w:rPr>
        <w:t>48)</w:t>
      </w:r>
      <w:bookmarkEnd w:id="7"/>
    </w:p>
    <w:p w:rsidR="00392831" w:rsidRPr="00392831" w:rsidRDefault="00392831" w:rsidP="00392831">
      <w:pPr>
        <w:spacing w:after="0" w:line="240" w:lineRule="auto"/>
      </w:pPr>
    </w:p>
    <w:p w:rsidR="00D15EB9" w:rsidRPr="00BA6734" w:rsidRDefault="00D15EB9" w:rsidP="00BA673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A6734">
        <w:rPr>
          <w:rFonts w:ascii="Times New Roman" w:hAnsi="Times New Roman" w:cs="Times New Roman"/>
          <w:sz w:val="28"/>
          <w:szCs w:val="28"/>
        </w:rPr>
        <w:t xml:space="preserve">Для определения структуры использования финансовых продуктов (услуг) населением Новосибирской области в настоящее время респондентам был задан вопрос: </w:t>
      </w:r>
      <w:proofErr w:type="gramStart"/>
      <w:r w:rsidRPr="00BA6734">
        <w:rPr>
          <w:rFonts w:ascii="Times New Roman" w:hAnsi="Times New Roman" w:cs="Times New Roman"/>
          <w:i/>
          <w:sz w:val="28"/>
          <w:szCs w:val="28"/>
        </w:rPr>
        <w:t xml:space="preserve">«Каким из следующих финансовых продуктов (услуг) Вы лично пользуетесь)?» </w:t>
      </w:r>
      <w:r w:rsidRPr="00BA6734">
        <w:rPr>
          <w:rFonts w:ascii="Times New Roman" w:hAnsi="Times New Roman" w:cs="Times New Roman"/>
          <w:sz w:val="28"/>
          <w:szCs w:val="28"/>
        </w:rPr>
        <w:t xml:space="preserve">(можно было выбрать несколько вариантов ответа). </w:t>
      </w:r>
      <w:proofErr w:type="gramEnd"/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Структура использования финансовых продуктов (услуг) населением Новосибирской области в настоящее время достаточно широка. Среди платежных карт респонденты различают карту, оформленную работодателем для получения заработной платы, дебетовую (расчетную) и кредитную карты, незначительная часть респондентов выделяет пенсионную и социальную карты в отдельную от расчетной карты категорию, возможно</w:t>
      </w:r>
      <w:r w:rsidR="001F5621">
        <w:rPr>
          <w:sz w:val="28"/>
          <w:szCs w:val="28"/>
        </w:rPr>
        <w:t>,</w:t>
      </w:r>
      <w:r w:rsidRPr="00BA6734">
        <w:rPr>
          <w:sz w:val="28"/>
          <w:szCs w:val="28"/>
        </w:rPr>
        <w:t xml:space="preserve"> за счет предоставления особых условий для держателей карт.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>Основным финансовым продуктом, который используют потребители товаров, работ и услуг Новосибирской области</w:t>
      </w:r>
      <w:r w:rsidR="001F5621">
        <w:rPr>
          <w:sz w:val="28"/>
          <w:szCs w:val="28"/>
        </w:rPr>
        <w:t>,</w:t>
      </w:r>
      <w:r w:rsidRPr="00BA6734">
        <w:rPr>
          <w:sz w:val="28"/>
          <w:szCs w:val="28"/>
        </w:rPr>
        <w:t xml:space="preserve"> является платежная карта: оформленная работодателем </w:t>
      </w:r>
      <w:proofErr w:type="spellStart"/>
      <w:r w:rsidRPr="00BA6734">
        <w:rPr>
          <w:sz w:val="28"/>
          <w:szCs w:val="28"/>
        </w:rPr>
        <w:t>зарплатная</w:t>
      </w:r>
      <w:proofErr w:type="spellEnd"/>
      <w:r w:rsidRPr="00BA6734">
        <w:rPr>
          <w:sz w:val="28"/>
          <w:szCs w:val="28"/>
        </w:rPr>
        <w:t xml:space="preserve"> карта или дебетовая (расчетная) карта, оформленная самостоятельно (по 57,8% соответственно). Можно предположить, что респонденты, использующие карты с </w:t>
      </w:r>
      <w:proofErr w:type="spellStart"/>
      <w:r w:rsidRPr="00BA6734">
        <w:rPr>
          <w:sz w:val="28"/>
          <w:szCs w:val="28"/>
        </w:rPr>
        <w:t>зарплатным</w:t>
      </w:r>
      <w:proofErr w:type="spellEnd"/>
      <w:r w:rsidRPr="00BA6734">
        <w:rPr>
          <w:sz w:val="28"/>
          <w:szCs w:val="28"/>
        </w:rPr>
        <w:t xml:space="preserve"> проектом от конкретного банка, имеют возможность воспользоваться дополнительными преимуществами, предоставленными банком для </w:t>
      </w:r>
      <w:proofErr w:type="spellStart"/>
      <w:r w:rsidRPr="00BA6734">
        <w:rPr>
          <w:sz w:val="28"/>
          <w:szCs w:val="28"/>
        </w:rPr>
        <w:t>зарплатных</w:t>
      </w:r>
      <w:proofErr w:type="spellEnd"/>
      <w:r w:rsidRPr="00BA6734">
        <w:rPr>
          <w:sz w:val="28"/>
          <w:szCs w:val="28"/>
        </w:rPr>
        <w:t xml:space="preserve"> клиентов.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Несколько реже респонденты используют кредитную карту (36,3%), потребительский кредит (27,7%), вклады (25,2%), страхование (24,3%).  </w:t>
      </w:r>
    </w:p>
    <w:p w:rsidR="003216E0" w:rsidRPr="00BA6734" w:rsidRDefault="003216E0" w:rsidP="00BA6734">
      <w:pPr>
        <w:spacing w:after="0" w:line="240" w:lineRule="auto"/>
        <w:ind w:firstLine="709"/>
        <w:jc w:val="both"/>
        <w:rPr>
          <w:sz w:val="28"/>
          <w:szCs w:val="28"/>
        </w:rPr>
      </w:pPr>
      <w:r w:rsidRPr="00BA6734">
        <w:rPr>
          <w:sz w:val="28"/>
          <w:szCs w:val="28"/>
        </w:rPr>
        <w:t xml:space="preserve">Менее 5% </w:t>
      </w:r>
      <w:proofErr w:type="gramStart"/>
      <w:r w:rsidRPr="00BA6734">
        <w:rPr>
          <w:sz w:val="28"/>
          <w:szCs w:val="28"/>
        </w:rPr>
        <w:t>опрошенных</w:t>
      </w:r>
      <w:proofErr w:type="gramEnd"/>
      <w:r w:rsidRPr="00BA6734">
        <w:rPr>
          <w:sz w:val="28"/>
          <w:szCs w:val="28"/>
        </w:rPr>
        <w:t xml:space="preserve"> используют следующих финансовые продукты: индивидуальный инвестиционный счет (2,5%), заем в </w:t>
      </w:r>
      <w:proofErr w:type="spellStart"/>
      <w:r w:rsidRPr="00BA6734">
        <w:rPr>
          <w:sz w:val="28"/>
          <w:szCs w:val="28"/>
        </w:rPr>
        <w:t>микрофинансовой</w:t>
      </w:r>
      <w:proofErr w:type="spellEnd"/>
      <w:r w:rsidRPr="00BA6734">
        <w:rPr>
          <w:sz w:val="28"/>
          <w:szCs w:val="28"/>
        </w:rPr>
        <w:t xml:space="preserve"> организации (2,4%), </w:t>
      </w:r>
      <w:proofErr w:type="spellStart"/>
      <w:r w:rsidRPr="00BA6734">
        <w:rPr>
          <w:sz w:val="28"/>
          <w:szCs w:val="28"/>
        </w:rPr>
        <w:t>автокредит</w:t>
      </w:r>
      <w:proofErr w:type="spellEnd"/>
      <w:r w:rsidRPr="00BA6734">
        <w:rPr>
          <w:sz w:val="28"/>
          <w:szCs w:val="28"/>
        </w:rPr>
        <w:t xml:space="preserve"> (1,9%), а также пенсионную и социальную карты (по 0,8%).</w:t>
      </w:r>
    </w:p>
    <w:p w:rsidR="003216E0" w:rsidRDefault="00FC1610" w:rsidP="003216E0">
      <w:r w:rsidRPr="00FC1610">
        <w:rPr>
          <w:rFonts w:ascii="Arial Black" w:hAnsi="Arial Black"/>
          <w:noProof/>
          <w:szCs w:val="24"/>
          <w:lang w:eastAsia="ru-RU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Скругленная прямоугольная выноска 24" o:spid="_x0000_s1031" type="#_x0000_t62" style="position:absolute;left:0;text-align:left;margin-left:335.95pt;margin-top:227pt;width:136.6pt;height:48.5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" adj="-5324,10628" fillcolor="white [3212]" strokecolor="black [3200]" strokeweight="1pt">
            <v:textbox style="mso-next-textbox:#Скругленная прямоугольная выноска 24">
              <w:txbxContent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К варианту «Иное» относятся:</w:t>
                  </w:r>
                </w:p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- Банковский расчетный счет</w:t>
                  </w:r>
                </w:p>
                <w:p w:rsidR="0052272E" w:rsidRPr="00026B97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- Бизнес-карта</w:t>
                  </w:r>
                </w:p>
                <w:p w:rsidR="0052272E" w:rsidRPr="00026B97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3216E0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3633850"/>
            <wp:effectExtent l="1905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Структура использования финансовых продуктов (услуг) населением в настоящее время,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CD208F" w:rsidRDefault="00CD208F" w:rsidP="002D6496">
      <w:pPr>
        <w:spacing w:after="0" w:line="240" w:lineRule="auto"/>
        <w:ind w:firstLine="709"/>
        <w:jc w:val="both"/>
      </w:pP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proofErr w:type="spellStart"/>
      <w:r w:rsidRPr="00CD208F">
        <w:rPr>
          <w:sz w:val="28"/>
          <w:szCs w:val="28"/>
        </w:rPr>
        <w:t>Зарплатную</w:t>
      </w:r>
      <w:proofErr w:type="spellEnd"/>
      <w:r w:rsidRPr="00CD208F">
        <w:rPr>
          <w:sz w:val="28"/>
          <w:szCs w:val="28"/>
        </w:rPr>
        <w:t xml:space="preserve"> карту чаще всего используют наемные работники (74,9%), респонденты, имеющие научную степень (81,9%), а также среднемесячный доход от 30 до 60 тыс. рублей (78,5%), другие выделенные группы по роду занятий реже используют ее. Также реже используют </w:t>
      </w:r>
      <w:proofErr w:type="spellStart"/>
      <w:r w:rsidRPr="00CD208F">
        <w:rPr>
          <w:sz w:val="28"/>
          <w:szCs w:val="28"/>
        </w:rPr>
        <w:t>зарплатную</w:t>
      </w:r>
      <w:proofErr w:type="spellEnd"/>
      <w:r w:rsidRPr="00CD208F">
        <w:rPr>
          <w:sz w:val="28"/>
          <w:szCs w:val="28"/>
        </w:rPr>
        <w:t xml:space="preserve"> карту респонденты с общим (34,8%), неполным высшим образованием (35,5%), с уровнем среднемесячного дохода до 10 тыс. рублей (43,1%), а также жители сельских населенных пунктов (43,7%).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Дебетовую (расчетную) карту чаще других используют жители </w:t>
      </w:r>
      <w:proofErr w:type="gramStart"/>
      <w:r w:rsidRPr="00CD208F">
        <w:rPr>
          <w:sz w:val="28"/>
          <w:szCs w:val="28"/>
        </w:rPr>
        <w:t>г</w:t>
      </w:r>
      <w:proofErr w:type="gramEnd"/>
      <w:r w:rsidRPr="00CD208F">
        <w:rPr>
          <w:sz w:val="28"/>
          <w:szCs w:val="28"/>
        </w:rPr>
        <w:t xml:space="preserve">. Оби (72,9%) и г. Новосибирска (72,0%), предприниматели и </w:t>
      </w:r>
      <w:proofErr w:type="spellStart"/>
      <w:r w:rsidRPr="00CD208F">
        <w:rPr>
          <w:sz w:val="28"/>
          <w:szCs w:val="28"/>
        </w:rPr>
        <w:t>самозанятые</w:t>
      </w:r>
      <w:proofErr w:type="spellEnd"/>
      <w:r w:rsidRPr="00CD208F">
        <w:rPr>
          <w:sz w:val="28"/>
          <w:szCs w:val="28"/>
        </w:rPr>
        <w:t xml:space="preserve"> (81,6%), занятые домашним хозяйством (72,5%), респонденты, имеющие доход от 30 до 60 тыс. рублей (70,5%), более 60 тыс. рублей (67,8%). Реже других этот вид карт используют пенсионеры и инвалиды (44,9%), респонденты, имеющие общее образование (33,2%), среднее образование (46,2%), а также респонденты, имеющие доход до 10 тыс. рублей (45,7%), от 10 до 15 тыс. рублей (41,9%).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Кредитной картой чаще пользуются </w:t>
      </w:r>
      <w:proofErr w:type="spellStart"/>
      <w:r w:rsidRPr="00CD208F">
        <w:rPr>
          <w:sz w:val="28"/>
          <w:szCs w:val="28"/>
        </w:rPr>
        <w:t>самозанятые</w:t>
      </w:r>
      <w:proofErr w:type="spellEnd"/>
      <w:r w:rsidRPr="00CD208F">
        <w:rPr>
          <w:sz w:val="28"/>
          <w:szCs w:val="28"/>
        </w:rPr>
        <w:t xml:space="preserve"> и предприниматели (47,4%), респонденты, имеющие доход от 30 до 60 тыс. рублей (50,8%), жители </w:t>
      </w:r>
      <w:proofErr w:type="spellStart"/>
      <w:r w:rsidRPr="00CD208F">
        <w:rPr>
          <w:sz w:val="28"/>
          <w:szCs w:val="28"/>
        </w:rPr>
        <w:t>Тогучинского</w:t>
      </w:r>
      <w:proofErr w:type="spellEnd"/>
      <w:r w:rsidRPr="00CD208F">
        <w:rPr>
          <w:sz w:val="28"/>
          <w:szCs w:val="28"/>
        </w:rPr>
        <w:t xml:space="preserve"> (55,7%) и Чистоозерного районов (47,1%). Реже других карту используют учащиеся и студенты (5,2%), безработные (20,9%), те, кто имеет общее образование (16,8%), с уровнем среднемесячного дохода до 10 тыс. рублей (23,0%), от 10 до 15 тыс. рублей (25,4%), жители ПГТ (19,1%), а также сельских населенных пунктов (22,6%).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Потребительский кредит чаще других берут респонденты, имеющие среднемесячный доход более 60 тыс. рублей (43,7%). Значительно реже </w:t>
      </w:r>
      <w:r w:rsidRPr="00CD208F">
        <w:rPr>
          <w:sz w:val="28"/>
          <w:szCs w:val="28"/>
        </w:rPr>
        <w:lastRenderedPageBreak/>
        <w:t>других используют потребительский кредит учащиеся и студенты (4,2%), респонденты с общим уровнем образования (15,7%), имеющие научную степень (15,1%), а также жители сельских населенных пунктов (17,3%).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Кладут денежные средства на вклад в банк чаще других респонденты с научной степенью (53,5%), имеющие доход более 60 тыс. рублей (45,5%), а также жители </w:t>
      </w:r>
      <w:proofErr w:type="spellStart"/>
      <w:r w:rsidRPr="00CD208F">
        <w:rPr>
          <w:sz w:val="28"/>
          <w:szCs w:val="28"/>
        </w:rPr>
        <w:t>Каргатского</w:t>
      </w:r>
      <w:proofErr w:type="spellEnd"/>
      <w:r w:rsidRPr="00CD208F">
        <w:rPr>
          <w:sz w:val="28"/>
          <w:szCs w:val="28"/>
        </w:rPr>
        <w:t xml:space="preserve"> района (40,0%)</w:t>
      </w:r>
      <w:r w:rsidR="00971DFB" w:rsidRPr="00CD208F">
        <w:rPr>
          <w:sz w:val="28"/>
          <w:szCs w:val="28"/>
        </w:rPr>
        <w:t xml:space="preserve"> и</w:t>
      </w:r>
      <w:r w:rsidR="008E004D" w:rsidRPr="00CD208F">
        <w:rPr>
          <w:sz w:val="28"/>
          <w:szCs w:val="28"/>
        </w:rPr>
        <w:t xml:space="preserve"> </w:t>
      </w:r>
      <w:proofErr w:type="gramStart"/>
      <w:r w:rsidR="008E004D" w:rsidRPr="00CD208F">
        <w:rPr>
          <w:sz w:val="28"/>
          <w:szCs w:val="28"/>
        </w:rPr>
        <w:t>г</w:t>
      </w:r>
      <w:proofErr w:type="gramEnd"/>
      <w:r w:rsidR="008E004D" w:rsidRPr="00CD208F">
        <w:rPr>
          <w:sz w:val="28"/>
          <w:szCs w:val="28"/>
        </w:rPr>
        <w:t>. Новосибирска (35,0%)</w:t>
      </w:r>
      <w:r w:rsidRPr="00CD208F">
        <w:rPr>
          <w:sz w:val="28"/>
          <w:szCs w:val="28"/>
        </w:rPr>
        <w:t xml:space="preserve">. Реже других используют вклады респонденты с низким уровнем образования – общим (8,6%) и средним специальным (10,9%), жители районных центров (14,2%), сельских населенных пунктов (7,0%).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Различные виды страхования в основном используют респонденты с неполным высшим образованием (34,3%), с уровнем среднемесячного дохода от 30 до 60 тыс. рублей (38,9%), более 60 тыс. рублей (36,8%), а также жители </w:t>
      </w:r>
      <w:proofErr w:type="spellStart"/>
      <w:r w:rsidRPr="00CD208F">
        <w:rPr>
          <w:sz w:val="28"/>
          <w:szCs w:val="28"/>
        </w:rPr>
        <w:t>Коченевского</w:t>
      </w:r>
      <w:proofErr w:type="spellEnd"/>
      <w:r w:rsidRPr="00CD208F">
        <w:rPr>
          <w:sz w:val="28"/>
          <w:szCs w:val="28"/>
        </w:rPr>
        <w:t xml:space="preserve"> района (47,1%).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В отношении ряда финансовых продуктов (услуг) проведено сравнение данных текущего опроса с данными официальной статистики Центрального банка Российской Федерации, при этом ряд показателей нельзя сравнить в связи с использованием разного инструментария опросов.</w:t>
      </w:r>
    </w:p>
    <w:p w:rsidR="003216E0" w:rsidRPr="00CD208F" w:rsidRDefault="003216E0" w:rsidP="002D6496">
      <w:pPr>
        <w:spacing w:after="0" w:line="240" w:lineRule="auto"/>
        <w:jc w:val="both"/>
        <w:rPr>
          <w:sz w:val="28"/>
          <w:szCs w:val="28"/>
        </w:rPr>
      </w:pPr>
    </w:p>
    <w:p w:rsidR="003216E0" w:rsidRPr="00CD208F" w:rsidRDefault="003216E0" w:rsidP="00CD208F">
      <w:pPr>
        <w:spacing w:after="0" w:line="240" w:lineRule="auto"/>
        <w:ind w:firstLine="0"/>
        <w:jc w:val="center"/>
        <w:rPr>
          <w:b/>
          <w:sz w:val="28"/>
          <w:szCs w:val="28"/>
        </w:rPr>
      </w:pPr>
      <w:r w:rsidRPr="00CD208F">
        <w:rPr>
          <w:b/>
          <w:sz w:val="28"/>
          <w:szCs w:val="28"/>
        </w:rPr>
        <w:t>Сравнение ряда показателей с данными общероссийского опроса, проводимого Центральным банком РФ в рамках мониторинга финансовой доступности</w:t>
      </w:r>
    </w:p>
    <w:p w:rsidR="003216E0" w:rsidRPr="00CD208F" w:rsidRDefault="003216E0" w:rsidP="00CD208F">
      <w:pPr>
        <w:spacing w:after="0" w:line="240" w:lineRule="auto"/>
        <w:ind w:firstLine="0"/>
        <w:jc w:val="center"/>
        <w:rPr>
          <w:b/>
          <w:sz w:val="28"/>
          <w:szCs w:val="28"/>
        </w:rPr>
      </w:pPr>
    </w:p>
    <w:p w:rsidR="003216E0" w:rsidRPr="00CD208F" w:rsidRDefault="003216E0" w:rsidP="00CD208F">
      <w:pPr>
        <w:spacing w:after="0" w:line="240" w:lineRule="auto"/>
        <w:ind w:firstLine="709"/>
        <w:rPr>
          <w:sz w:val="28"/>
          <w:szCs w:val="28"/>
        </w:rPr>
      </w:pPr>
      <w:r w:rsidRPr="00CD208F">
        <w:rPr>
          <w:sz w:val="28"/>
          <w:szCs w:val="28"/>
        </w:rPr>
        <w:t>2.1. Вклады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По данным опроса респонденты в Новосибирской области используют вклады реже, чем население России в целом</w:t>
      </w:r>
      <w:r w:rsidRPr="00CD208F">
        <w:rPr>
          <w:rStyle w:val="aff"/>
          <w:sz w:val="28"/>
          <w:szCs w:val="28"/>
        </w:rPr>
        <w:footnoteReference w:id="3"/>
      </w:r>
      <w:r w:rsidRPr="00CD208F">
        <w:rPr>
          <w:sz w:val="28"/>
          <w:szCs w:val="28"/>
        </w:rPr>
        <w:t xml:space="preserve"> </w:t>
      </w:r>
      <w:r w:rsidR="00837E82">
        <w:rPr>
          <w:sz w:val="28"/>
          <w:szCs w:val="28"/>
        </w:rPr>
        <w:t>–</w:t>
      </w:r>
      <w:r w:rsidR="00837E82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четверть опрошенных </w:t>
      </w:r>
      <w:r w:rsidR="00DD4B28" w:rsidRPr="00CD208F">
        <w:rPr>
          <w:sz w:val="28"/>
          <w:szCs w:val="28"/>
        </w:rPr>
        <w:t xml:space="preserve">жителей области </w:t>
      </w:r>
      <w:r w:rsidRPr="00CD208F">
        <w:rPr>
          <w:sz w:val="28"/>
          <w:szCs w:val="28"/>
        </w:rPr>
        <w:t>использует вклады, как средство сохранения денежных средств (25,2%), что на 14,1% ниже, чем в среднем по РФ (39,3%</w:t>
      </w:r>
      <w:r w:rsidRPr="00CD208F">
        <w:rPr>
          <w:rStyle w:val="aff"/>
          <w:sz w:val="28"/>
          <w:szCs w:val="28"/>
        </w:rPr>
        <w:footnoteReference w:id="4"/>
      </w:r>
      <w:r w:rsidRPr="00CD208F">
        <w:rPr>
          <w:sz w:val="28"/>
          <w:szCs w:val="28"/>
        </w:rPr>
        <w:t>, см. диаграмму 2.2). Высокая доля людей, имеющих вклады, может объясняться тем, что часть населения не может отличить вклады и текущие счета, в том числе «накопительные», «сберегательные», «карточные» счета, по которым начисляются проценты на остаток.</w:t>
      </w:r>
    </w:p>
    <w:p w:rsidR="003216E0" w:rsidRDefault="003216E0" w:rsidP="003216E0"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151907"/>
            <wp:effectExtent l="0" t="0" r="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216E0" w:rsidRPr="00C40D76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DD4B28">
        <w:rPr>
          <w:rFonts w:eastAsia="Calibri"/>
          <w:b/>
          <w:szCs w:val="24"/>
        </w:rPr>
        <w:t>Сравнение показателей опроса Новосибирской области с результатами общероссийского опроса по использованию вкладов</w:t>
      </w:r>
      <w:r w:rsidR="00581389">
        <w:rPr>
          <w:rFonts w:eastAsia="Calibri"/>
          <w:b/>
          <w:szCs w:val="24"/>
        </w:rPr>
        <w:t xml:space="preserve"> (по </w:t>
      </w:r>
      <w:r w:rsidR="00EC43F3">
        <w:rPr>
          <w:rFonts w:eastAsia="Calibri"/>
          <w:b/>
          <w:szCs w:val="24"/>
        </w:rPr>
        <w:t>результатам замера</w:t>
      </w:r>
      <w:r w:rsidR="00581389">
        <w:rPr>
          <w:rFonts w:eastAsia="Calibri"/>
          <w:b/>
          <w:szCs w:val="24"/>
        </w:rPr>
        <w:t xml:space="preserve"> 2019 года)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r w:rsidR="00C40D76">
        <w:rPr>
          <w:rFonts w:eastAsia="Calibri"/>
          <w:b/>
          <w:szCs w:val="24"/>
        </w:rPr>
        <w:t>опрошенных</w:t>
      </w:r>
    </w:p>
    <w:p w:rsidR="00C40D76" w:rsidRPr="00CD208F" w:rsidRDefault="00DD4B28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lastRenderedPageBreak/>
        <w:t>Соотношение данных по полу аналогично данным по стране в целом</w:t>
      </w:r>
      <w:r w:rsidR="003216E0" w:rsidRPr="00CD208F">
        <w:rPr>
          <w:sz w:val="28"/>
          <w:szCs w:val="28"/>
        </w:rPr>
        <w:t>: доля женщин незначительно превышает долю мужчин (женщин 26,1%, 24,1% мужчин), в России</w:t>
      </w:r>
      <w:r w:rsidRPr="00CD208F">
        <w:rPr>
          <w:sz w:val="28"/>
          <w:szCs w:val="28"/>
        </w:rPr>
        <w:t xml:space="preserve"> </w:t>
      </w:r>
      <w:r w:rsidR="003216E0" w:rsidRPr="00CD208F">
        <w:rPr>
          <w:sz w:val="28"/>
          <w:szCs w:val="28"/>
        </w:rPr>
        <w:t>– 39,3% женщин и 37,8% мужчин</w:t>
      </w:r>
      <w:r w:rsidR="003216E0" w:rsidRPr="00CD208F">
        <w:rPr>
          <w:rStyle w:val="aff"/>
          <w:sz w:val="28"/>
          <w:szCs w:val="28"/>
        </w:rPr>
        <w:footnoteReference w:id="5"/>
      </w:r>
      <w:r w:rsidR="003216E0" w:rsidRPr="00CD208F">
        <w:rPr>
          <w:sz w:val="28"/>
          <w:szCs w:val="28"/>
        </w:rPr>
        <w:t xml:space="preserve">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Значимые различия данных опроса в Новосибирской области с данными всероссийского опроса можно увидеть в сравнении групп населения, </w:t>
      </w:r>
      <w:r w:rsidR="00C40D76" w:rsidRPr="00CD208F">
        <w:rPr>
          <w:sz w:val="28"/>
          <w:szCs w:val="28"/>
        </w:rPr>
        <w:t>использующих</w:t>
      </w:r>
      <w:r w:rsidRPr="00CD208F">
        <w:rPr>
          <w:sz w:val="28"/>
          <w:szCs w:val="28"/>
        </w:rPr>
        <w:t xml:space="preserve"> вклады, по роду деятельности</w:t>
      </w:r>
      <w:r w:rsidRPr="00CD208F">
        <w:rPr>
          <w:rStyle w:val="aff"/>
          <w:sz w:val="28"/>
          <w:szCs w:val="28"/>
        </w:rPr>
        <w:footnoteReference w:id="6"/>
      </w:r>
      <w:r w:rsidRPr="00CD208F">
        <w:rPr>
          <w:sz w:val="28"/>
          <w:szCs w:val="28"/>
        </w:rPr>
        <w:t xml:space="preserve"> (</w:t>
      </w:r>
      <w:proofErr w:type="gramStart"/>
      <w:r w:rsidRPr="00CD208F">
        <w:rPr>
          <w:sz w:val="28"/>
          <w:szCs w:val="28"/>
        </w:rPr>
        <w:t>см</w:t>
      </w:r>
      <w:proofErr w:type="gramEnd"/>
      <w:r w:rsidRPr="00CD208F">
        <w:rPr>
          <w:sz w:val="28"/>
          <w:szCs w:val="28"/>
        </w:rPr>
        <w:t>. диаграмму 2.3). Пенсионеры из Новосибирской области на 28,1% реже, чем по стране в среднем вкладывают денежные средства (19,4%), предприниматели в Новосибирской области вкладывают их реже на 17,7% (25,2%), работающие по найму имеют вклады на 10,8% реже, чем в среднем по стране (27,0%). Вариант «другое» в расчет не взят, по причине отсутствия данных.</w:t>
      </w:r>
    </w:p>
    <w:p w:rsidR="003216E0" w:rsidRPr="00640D5D" w:rsidRDefault="003216E0" w:rsidP="00CD208F">
      <w:pPr>
        <w:ind w:left="-284" w:firstLine="0"/>
        <w:rPr>
          <w:rFonts w:ascii="Arial Black" w:hAnsi="Arial Black"/>
          <w:szCs w:val="24"/>
        </w:rPr>
      </w:pPr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357554" cy="4156364"/>
            <wp:effectExtent l="19050" t="0" r="5146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 xml:space="preserve"> </w:t>
      </w:r>
      <w:r w:rsidRPr="00C40D76">
        <w:rPr>
          <w:rFonts w:eastAsia="Calibri"/>
          <w:b/>
          <w:szCs w:val="24"/>
        </w:rPr>
        <w:t xml:space="preserve">– </w:t>
      </w:r>
      <w:r w:rsidR="00EE047E">
        <w:rPr>
          <w:rFonts w:eastAsia="Calibri"/>
          <w:b/>
          <w:szCs w:val="24"/>
        </w:rPr>
        <w:t>Сравнение показателей опроса Новосибирской области</w:t>
      </w:r>
      <w:r w:rsidR="00581389">
        <w:rPr>
          <w:rFonts w:eastAsia="Calibri"/>
          <w:b/>
          <w:szCs w:val="24"/>
        </w:rPr>
        <w:t xml:space="preserve"> по</w:t>
      </w:r>
      <w:r w:rsidR="00EC43F3">
        <w:rPr>
          <w:rFonts w:eastAsia="Calibri"/>
          <w:b/>
          <w:szCs w:val="24"/>
        </w:rPr>
        <w:t xml:space="preserve"> результатам замера</w:t>
      </w:r>
      <w:r w:rsidR="00581389">
        <w:rPr>
          <w:rFonts w:eastAsia="Calibri"/>
          <w:b/>
          <w:szCs w:val="24"/>
        </w:rPr>
        <w:t xml:space="preserve"> </w:t>
      </w:r>
      <w:r w:rsidR="00EC43F3">
        <w:rPr>
          <w:rFonts w:eastAsia="Calibri"/>
          <w:b/>
          <w:szCs w:val="24"/>
        </w:rPr>
        <w:t>2019 года</w:t>
      </w:r>
      <w:r w:rsidR="00EE047E">
        <w:rPr>
          <w:rFonts w:eastAsia="Calibri"/>
          <w:b/>
          <w:szCs w:val="24"/>
        </w:rPr>
        <w:t xml:space="preserve"> с результатами общероссийского опроса по</w:t>
      </w:r>
      <w:r w:rsidRPr="00C40D76">
        <w:rPr>
          <w:rFonts w:eastAsia="Calibri"/>
          <w:b/>
          <w:szCs w:val="24"/>
        </w:rPr>
        <w:t xml:space="preserve"> род</w:t>
      </w:r>
      <w:r w:rsidR="00EE047E">
        <w:rPr>
          <w:rFonts w:eastAsia="Calibri"/>
          <w:b/>
          <w:szCs w:val="24"/>
        </w:rPr>
        <w:t>у</w:t>
      </w:r>
      <w:r w:rsidRPr="00C40D76">
        <w:rPr>
          <w:rFonts w:eastAsia="Calibri"/>
          <w:b/>
          <w:szCs w:val="24"/>
        </w:rPr>
        <w:t xml:space="preserve"> занятий</w:t>
      </w:r>
      <w:r w:rsidR="00581389">
        <w:rPr>
          <w:rFonts w:eastAsia="Calibri"/>
          <w:b/>
          <w:szCs w:val="24"/>
        </w:rPr>
        <w:t xml:space="preserve"> </w:t>
      </w:r>
      <w:r w:rsidR="00EC43F3">
        <w:rPr>
          <w:rFonts w:eastAsia="Calibri"/>
          <w:b/>
          <w:szCs w:val="24"/>
        </w:rPr>
        <w:t xml:space="preserve">по </w:t>
      </w:r>
      <w:r w:rsidR="003001E1">
        <w:rPr>
          <w:rFonts w:eastAsia="Calibri"/>
          <w:b/>
          <w:szCs w:val="24"/>
        </w:rPr>
        <w:t>замеру</w:t>
      </w:r>
      <w:r w:rsidR="00581389">
        <w:rPr>
          <w:rFonts w:eastAsia="Calibri"/>
          <w:b/>
          <w:szCs w:val="24"/>
        </w:rPr>
        <w:t xml:space="preserve"> 2018 года</w:t>
      </w:r>
      <w:r w:rsidRPr="00C40D76">
        <w:rPr>
          <w:rFonts w:eastAsia="Calibri"/>
          <w:b/>
          <w:szCs w:val="24"/>
        </w:rPr>
        <w:t>, % от числа опрошенных</w:t>
      </w:r>
    </w:p>
    <w:p w:rsidR="003216E0" w:rsidRPr="00CD3A1D" w:rsidRDefault="003216E0" w:rsidP="00CD208F">
      <w:pPr>
        <w:spacing w:after="0" w:line="240" w:lineRule="auto"/>
        <w:ind w:firstLine="0"/>
        <w:rPr>
          <w:rFonts w:eastAsia="SimSun"/>
          <w:lang w:eastAsia="ar-SA"/>
        </w:rPr>
        <w:sectPr w:rsidR="003216E0" w:rsidRPr="00CD3A1D" w:rsidSect="00BA6734">
          <w:pgSz w:w="11906" w:h="16838"/>
          <w:pgMar w:top="1134" w:right="851" w:bottom="1134" w:left="1701" w:header="709" w:footer="709" w:gutter="0"/>
          <w:cols w:space="720"/>
        </w:sectPr>
      </w:pPr>
    </w:p>
    <w:p w:rsidR="003216E0" w:rsidRPr="00CD208F" w:rsidRDefault="003216E0" w:rsidP="00CD208F">
      <w:pPr>
        <w:spacing w:after="0" w:line="240" w:lineRule="auto"/>
        <w:ind w:firstLine="709"/>
        <w:rPr>
          <w:sz w:val="28"/>
          <w:szCs w:val="28"/>
        </w:rPr>
      </w:pPr>
      <w:r w:rsidRPr="00CD208F">
        <w:rPr>
          <w:sz w:val="28"/>
          <w:szCs w:val="28"/>
        </w:rPr>
        <w:lastRenderedPageBreak/>
        <w:t>2.2. Кредиты</w:t>
      </w:r>
    </w:p>
    <w:p w:rsidR="00830CA0" w:rsidRPr="00CD208F" w:rsidRDefault="00830CA0" w:rsidP="00CD208F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208F">
        <w:rPr>
          <w:rFonts w:eastAsia="Calibri"/>
          <w:sz w:val="28"/>
          <w:szCs w:val="28"/>
        </w:rPr>
        <w:t>В настоящем мониторинге и исследовании, проведенном для Центрального банка, использован разный, но схожий инструментарий. К примеру, в исследовании Це</w:t>
      </w:r>
      <w:r w:rsidR="00D339B5" w:rsidRPr="00CD208F">
        <w:rPr>
          <w:rFonts w:eastAsia="Calibri"/>
          <w:sz w:val="28"/>
          <w:szCs w:val="28"/>
        </w:rPr>
        <w:t>нтрального банка можно выделить</w:t>
      </w:r>
      <w:r w:rsidRPr="00CD208F">
        <w:rPr>
          <w:rFonts w:eastAsia="Calibri"/>
          <w:sz w:val="28"/>
          <w:szCs w:val="28"/>
        </w:rPr>
        <w:t xml:space="preserve"> показател</w:t>
      </w:r>
      <w:r w:rsidR="00D339B5" w:rsidRPr="00CD208F">
        <w:rPr>
          <w:rFonts w:eastAsia="Calibri"/>
          <w:sz w:val="28"/>
          <w:szCs w:val="28"/>
        </w:rPr>
        <w:t>ь «использование кредитов/займов». В текущем опросе на вопрос по использованию финансовых продуктов, был</w:t>
      </w:r>
      <w:r w:rsidR="00405A69" w:rsidRPr="00CD208F">
        <w:rPr>
          <w:rFonts w:eastAsia="Calibri"/>
          <w:sz w:val="28"/>
          <w:szCs w:val="28"/>
        </w:rPr>
        <w:t>о</w:t>
      </w:r>
      <w:r w:rsidR="00D339B5" w:rsidRPr="00CD208F">
        <w:rPr>
          <w:rFonts w:eastAsia="Calibri"/>
          <w:sz w:val="28"/>
          <w:szCs w:val="28"/>
        </w:rPr>
        <w:t xml:space="preserve"> предложен</w:t>
      </w:r>
      <w:r w:rsidR="00405A69" w:rsidRPr="00CD208F">
        <w:rPr>
          <w:rFonts w:eastAsia="Calibri"/>
          <w:sz w:val="28"/>
          <w:szCs w:val="28"/>
        </w:rPr>
        <w:t>о несколько</w:t>
      </w:r>
      <w:r w:rsidR="00D339B5" w:rsidRPr="00CD208F">
        <w:rPr>
          <w:rFonts w:eastAsia="Calibri"/>
          <w:sz w:val="28"/>
          <w:szCs w:val="28"/>
        </w:rPr>
        <w:t xml:space="preserve"> вариант</w:t>
      </w:r>
      <w:r w:rsidR="00405A69" w:rsidRPr="00CD208F">
        <w:rPr>
          <w:rFonts w:eastAsia="Calibri"/>
          <w:sz w:val="28"/>
          <w:szCs w:val="28"/>
        </w:rPr>
        <w:t>ов</w:t>
      </w:r>
      <w:r w:rsidR="00D339B5" w:rsidRPr="00CD208F">
        <w:rPr>
          <w:rFonts w:eastAsia="Calibri"/>
          <w:sz w:val="28"/>
          <w:szCs w:val="28"/>
        </w:rPr>
        <w:t xml:space="preserve"> ответа: потребительский кредит,</w:t>
      </w:r>
      <w:r w:rsidR="00405A69" w:rsidRPr="00CD208F">
        <w:rPr>
          <w:rFonts w:eastAsia="Calibri"/>
          <w:sz w:val="28"/>
          <w:szCs w:val="28"/>
        </w:rPr>
        <w:t xml:space="preserve"> ипотечный кредит,</w:t>
      </w:r>
      <w:r w:rsidR="00D339B5" w:rsidRPr="00CD208F">
        <w:rPr>
          <w:rFonts w:eastAsia="Calibri"/>
          <w:sz w:val="28"/>
          <w:szCs w:val="28"/>
        </w:rPr>
        <w:t xml:space="preserve"> </w:t>
      </w:r>
      <w:proofErr w:type="spellStart"/>
      <w:r w:rsidR="00D339B5" w:rsidRPr="00CD208F">
        <w:rPr>
          <w:rFonts w:eastAsia="Calibri"/>
          <w:sz w:val="28"/>
          <w:szCs w:val="28"/>
        </w:rPr>
        <w:t>автокредит</w:t>
      </w:r>
      <w:proofErr w:type="spellEnd"/>
      <w:r w:rsidR="00D339B5" w:rsidRPr="00CD208F">
        <w:rPr>
          <w:rFonts w:eastAsia="Calibri"/>
          <w:sz w:val="28"/>
          <w:szCs w:val="28"/>
        </w:rPr>
        <w:t xml:space="preserve">, заем в </w:t>
      </w:r>
      <w:proofErr w:type="spellStart"/>
      <w:r w:rsidR="00405A69" w:rsidRPr="00CD208F">
        <w:rPr>
          <w:rFonts w:eastAsia="Calibri"/>
          <w:sz w:val="28"/>
          <w:szCs w:val="28"/>
        </w:rPr>
        <w:t>микро</w:t>
      </w:r>
      <w:r w:rsidR="00D339B5" w:rsidRPr="00CD208F">
        <w:rPr>
          <w:rFonts w:eastAsia="Calibri"/>
          <w:sz w:val="28"/>
          <w:szCs w:val="28"/>
        </w:rPr>
        <w:t>финансовой</w:t>
      </w:r>
      <w:proofErr w:type="spellEnd"/>
      <w:r w:rsidR="00D339B5" w:rsidRPr="00CD208F">
        <w:rPr>
          <w:rFonts w:eastAsia="Calibri"/>
          <w:sz w:val="28"/>
          <w:szCs w:val="28"/>
        </w:rPr>
        <w:t xml:space="preserve"> организации. </w:t>
      </w:r>
      <w:r w:rsidR="00405A69" w:rsidRPr="00CD208F">
        <w:rPr>
          <w:rFonts w:eastAsia="Calibri"/>
          <w:sz w:val="28"/>
          <w:szCs w:val="28"/>
        </w:rPr>
        <w:t>Среди данных текущего опроса в</w:t>
      </w:r>
      <w:r w:rsidR="00D339B5" w:rsidRPr="00CD208F">
        <w:rPr>
          <w:rFonts w:eastAsia="Calibri"/>
          <w:sz w:val="28"/>
          <w:szCs w:val="28"/>
        </w:rPr>
        <w:t xml:space="preserve">зята доля тех, кто использовал хотя бы 1 вид кредита </w:t>
      </w:r>
      <w:proofErr w:type="gramStart"/>
      <w:r w:rsidR="00D339B5" w:rsidRPr="00CD208F">
        <w:rPr>
          <w:rFonts w:eastAsia="Calibri"/>
          <w:sz w:val="28"/>
          <w:szCs w:val="28"/>
        </w:rPr>
        <w:t>из</w:t>
      </w:r>
      <w:proofErr w:type="gramEnd"/>
      <w:r w:rsidR="00D339B5" w:rsidRPr="00CD208F">
        <w:rPr>
          <w:rFonts w:eastAsia="Calibri"/>
          <w:sz w:val="28"/>
          <w:szCs w:val="28"/>
        </w:rPr>
        <w:t xml:space="preserve"> указанных. </w:t>
      </w:r>
      <w:r w:rsidR="00B82A08" w:rsidRPr="00CD208F">
        <w:rPr>
          <w:rFonts w:eastAsia="Calibri"/>
          <w:sz w:val="28"/>
          <w:szCs w:val="28"/>
        </w:rPr>
        <w:t>Выяснилось, что р</w:t>
      </w:r>
      <w:r w:rsidRPr="00CD208F">
        <w:rPr>
          <w:rFonts w:eastAsia="Calibri"/>
          <w:sz w:val="28"/>
          <w:szCs w:val="28"/>
        </w:rPr>
        <w:t>еспонденты, проживающие в Но</w:t>
      </w:r>
      <w:r w:rsidR="00D339B5" w:rsidRPr="00CD208F">
        <w:rPr>
          <w:rFonts w:eastAsia="Calibri"/>
          <w:sz w:val="28"/>
          <w:szCs w:val="28"/>
        </w:rPr>
        <w:t>восибирской области, пользуются кредитом незначительно чаще, чем в среднем по РФ</w:t>
      </w:r>
      <w:r w:rsidRPr="00CD208F">
        <w:rPr>
          <w:rFonts w:eastAsia="Calibri"/>
          <w:sz w:val="28"/>
          <w:szCs w:val="28"/>
        </w:rPr>
        <w:t xml:space="preserve"> (</w:t>
      </w:r>
      <w:r w:rsidR="00D339B5" w:rsidRPr="00CD208F">
        <w:rPr>
          <w:rFonts w:eastAsia="Calibri"/>
          <w:sz w:val="28"/>
          <w:szCs w:val="28"/>
        </w:rPr>
        <w:t>38,4</w:t>
      </w:r>
      <w:r w:rsidRPr="00CD208F">
        <w:rPr>
          <w:rFonts w:eastAsia="Calibri"/>
          <w:sz w:val="28"/>
          <w:szCs w:val="28"/>
        </w:rPr>
        <w:t>%)</w:t>
      </w:r>
      <w:r w:rsidR="004476ED">
        <w:rPr>
          <w:rStyle w:val="aff"/>
          <w:rFonts w:eastAsia="Calibri"/>
          <w:sz w:val="28"/>
          <w:szCs w:val="28"/>
        </w:rPr>
        <w:footnoteReference w:id="7"/>
      </w:r>
      <w:r w:rsidRPr="00CD208F">
        <w:rPr>
          <w:rFonts w:eastAsia="Calibri"/>
          <w:sz w:val="28"/>
          <w:szCs w:val="28"/>
        </w:rPr>
        <w:t>.</w:t>
      </w:r>
    </w:p>
    <w:p w:rsidR="003216E0" w:rsidRDefault="00D339B5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К тем, кто пользуется кредитом</w:t>
      </w:r>
      <w:r w:rsidR="00405A69" w:rsidRPr="00CD208F">
        <w:rPr>
          <w:sz w:val="28"/>
          <w:szCs w:val="28"/>
        </w:rPr>
        <w:t xml:space="preserve"> в целом</w:t>
      </w:r>
      <w:r w:rsidRPr="00CD208F">
        <w:rPr>
          <w:sz w:val="28"/>
          <w:szCs w:val="28"/>
        </w:rPr>
        <w:t xml:space="preserve">, чаще относятся респонденты с высоким уровнем дохода, </w:t>
      </w:r>
      <w:r w:rsidR="00405A69" w:rsidRPr="00CD208F">
        <w:rPr>
          <w:sz w:val="28"/>
          <w:szCs w:val="28"/>
        </w:rPr>
        <w:t xml:space="preserve">от 30 до 60 тыс. рублей (50,9%), более 60 тыс. рублей (50,1%), а также жители </w:t>
      </w:r>
      <w:proofErr w:type="gramStart"/>
      <w:r w:rsidR="00405A69" w:rsidRPr="00CD208F">
        <w:rPr>
          <w:sz w:val="28"/>
          <w:szCs w:val="28"/>
        </w:rPr>
        <w:t>г</w:t>
      </w:r>
      <w:proofErr w:type="gramEnd"/>
      <w:r w:rsidR="00405A69" w:rsidRPr="00CD208F">
        <w:rPr>
          <w:sz w:val="28"/>
          <w:szCs w:val="28"/>
        </w:rPr>
        <w:t xml:space="preserve">. Новосибирска (48,7%). Реже берут кредиты пенсионеры, инвалиды (23,7%), учащиеся и студенты (4,2%), респонденты с низким уровнем дохода до 10 тыс. рублей (24,2%), от 10 до 15 тыс. рублей (28,4%), а также жители районных центров (24,7%), сельских населенных пунктов (20,6%). Реже всего это жители </w:t>
      </w:r>
      <w:proofErr w:type="spellStart"/>
      <w:r w:rsidR="00405A69" w:rsidRPr="00CD208F">
        <w:rPr>
          <w:sz w:val="28"/>
          <w:szCs w:val="28"/>
        </w:rPr>
        <w:t>Доволенского</w:t>
      </w:r>
      <w:proofErr w:type="spellEnd"/>
      <w:r w:rsidR="00405A69" w:rsidRPr="00CD208F">
        <w:rPr>
          <w:sz w:val="28"/>
          <w:szCs w:val="28"/>
        </w:rPr>
        <w:t xml:space="preserve"> (4,3%), </w:t>
      </w:r>
      <w:proofErr w:type="spellStart"/>
      <w:r w:rsidR="00405A69" w:rsidRPr="00CD208F">
        <w:rPr>
          <w:sz w:val="28"/>
          <w:szCs w:val="28"/>
        </w:rPr>
        <w:t>Здвинского</w:t>
      </w:r>
      <w:proofErr w:type="spellEnd"/>
      <w:r w:rsidR="00405A69" w:rsidRPr="00CD208F">
        <w:rPr>
          <w:sz w:val="28"/>
          <w:szCs w:val="28"/>
        </w:rPr>
        <w:t xml:space="preserve"> (2,9%), </w:t>
      </w:r>
      <w:proofErr w:type="spellStart"/>
      <w:r w:rsidR="00405A69" w:rsidRPr="00CD208F">
        <w:rPr>
          <w:sz w:val="28"/>
          <w:szCs w:val="28"/>
        </w:rPr>
        <w:t>Кыштовского</w:t>
      </w:r>
      <w:proofErr w:type="spellEnd"/>
      <w:r w:rsidR="00405A69" w:rsidRPr="00CD208F">
        <w:rPr>
          <w:sz w:val="28"/>
          <w:szCs w:val="28"/>
        </w:rPr>
        <w:t xml:space="preserve"> (2,9%), </w:t>
      </w:r>
      <w:proofErr w:type="spellStart"/>
      <w:r w:rsidR="00405A69" w:rsidRPr="00CD208F">
        <w:rPr>
          <w:sz w:val="28"/>
          <w:szCs w:val="28"/>
        </w:rPr>
        <w:t>Усть-Таркского</w:t>
      </w:r>
      <w:proofErr w:type="spellEnd"/>
      <w:r w:rsidR="00405A69" w:rsidRPr="00CD208F">
        <w:rPr>
          <w:sz w:val="28"/>
          <w:szCs w:val="28"/>
        </w:rPr>
        <w:t xml:space="preserve"> (0%) районов.</w:t>
      </w:r>
    </w:p>
    <w:p w:rsidR="002D6496" w:rsidRPr="00CD208F" w:rsidRDefault="002D6496" w:rsidP="00CD208F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216E0" w:rsidRDefault="003216E0" w:rsidP="00CD208F">
      <w:pPr>
        <w:ind w:left="-142" w:firstLine="0"/>
      </w:pPr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235034"/>
            <wp:effectExtent l="1905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216E0" w:rsidRPr="00F113AA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EE047E">
        <w:rPr>
          <w:rFonts w:eastAsia="Calibri"/>
          <w:b/>
          <w:szCs w:val="24"/>
        </w:rPr>
        <w:t>Сравнение показателей опроса Новосибирской области с результатами общероссийского опроса по использованию кредитов</w:t>
      </w:r>
      <w:r w:rsidR="00581389">
        <w:rPr>
          <w:rFonts w:eastAsia="Calibri"/>
          <w:b/>
          <w:szCs w:val="24"/>
        </w:rPr>
        <w:t xml:space="preserve"> (по</w:t>
      </w:r>
      <w:r w:rsidR="00EC43F3">
        <w:rPr>
          <w:rFonts w:eastAsia="Calibri"/>
          <w:b/>
          <w:szCs w:val="24"/>
        </w:rPr>
        <w:t xml:space="preserve"> результатам замера</w:t>
      </w:r>
      <w:r w:rsidR="00581389">
        <w:rPr>
          <w:rFonts w:eastAsia="Calibri"/>
          <w:b/>
          <w:szCs w:val="24"/>
        </w:rPr>
        <w:t xml:space="preserve"> 2019 года)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r w:rsidR="00F113AA">
        <w:rPr>
          <w:rFonts w:eastAsia="Calibri"/>
          <w:b/>
          <w:szCs w:val="24"/>
        </w:rPr>
        <w:t>опрошенных</w:t>
      </w:r>
    </w:p>
    <w:p w:rsidR="00EE047E" w:rsidRDefault="00EE047E" w:rsidP="00CD208F">
      <w:pPr>
        <w:spacing w:after="0" w:line="240" w:lineRule="auto"/>
        <w:jc w:val="both"/>
      </w:pPr>
    </w:p>
    <w:p w:rsidR="00EE047E" w:rsidRPr="00CD208F" w:rsidRDefault="00405A69" w:rsidP="00CD208F">
      <w:pPr>
        <w:spacing w:after="0" w:line="240" w:lineRule="auto"/>
        <w:ind w:firstLine="709"/>
        <w:contextualSpacing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Респонденты, </w:t>
      </w:r>
      <w:r w:rsidR="00B82A08" w:rsidRPr="00CD208F">
        <w:rPr>
          <w:sz w:val="28"/>
          <w:szCs w:val="28"/>
        </w:rPr>
        <w:t xml:space="preserve">проживающие в Новосибирской области и </w:t>
      </w:r>
      <w:r w:rsidRPr="00CD208F">
        <w:rPr>
          <w:sz w:val="28"/>
          <w:szCs w:val="28"/>
        </w:rPr>
        <w:t xml:space="preserve">занятые домашним хозяйством, берут кредиты на 10,0% чаще, чем в среднем по РФ (36,9%), наемные работники </w:t>
      </w:r>
      <w:r w:rsidR="00B82A08" w:rsidRPr="00CD208F">
        <w:rPr>
          <w:sz w:val="28"/>
          <w:szCs w:val="28"/>
        </w:rPr>
        <w:t xml:space="preserve">также </w:t>
      </w:r>
      <w:r w:rsidRPr="00CD208F">
        <w:rPr>
          <w:sz w:val="28"/>
          <w:szCs w:val="28"/>
        </w:rPr>
        <w:t>берут кредиты чаще на 14,3% (44,3%), аналогичная ситуация с пенсионерами (23,7% опрошенных в Новосибирской области)</w:t>
      </w:r>
      <w:r w:rsidR="00F113AA" w:rsidRPr="00CD208F">
        <w:rPr>
          <w:rStyle w:val="aff"/>
          <w:sz w:val="28"/>
          <w:szCs w:val="28"/>
        </w:rPr>
        <w:footnoteReference w:id="8"/>
      </w:r>
      <w:r w:rsidR="003216E0" w:rsidRPr="00CD208F">
        <w:rPr>
          <w:sz w:val="28"/>
          <w:szCs w:val="28"/>
        </w:rPr>
        <w:t xml:space="preserve"> (</w:t>
      </w:r>
      <w:r w:rsidR="00B82A08" w:rsidRPr="00CD208F">
        <w:rPr>
          <w:sz w:val="28"/>
          <w:szCs w:val="28"/>
        </w:rPr>
        <w:t>см. диаграмму 2.5</w:t>
      </w:r>
      <w:r w:rsidR="003216E0" w:rsidRPr="00CD208F">
        <w:rPr>
          <w:sz w:val="28"/>
          <w:szCs w:val="28"/>
        </w:rPr>
        <w:t>), в других группах значимых отличий не наблюдается.</w:t>
      </w:r>
    </w:p>
    <w:p w:rsidR="003216E0" w:rsidRPr="00640D5D" w:rsidRDefault="003216E0" w:rsidP="00CD208F">
      <w:pPr>
        <w:ind w:left="-284" w:firstLine="0"/>
        <w:rPr>
          <w:rFonts w:ascii="Arial Black" w:hAnsi="Arial Black"/>
          <w:szCs w:val="24"/>
        </w:rPr>
      </w:pPr>
      <w:r>
        <w:rPr>
          <w:rFonts w:ascii="Arial Black" w:hAnsi="Arial Black"/>
          <w:noProof/>
          <w:szCs w:val="24"/>
          <w:lang w:eastAsia="ru-RU"/>
        </w:rPr>
        <w:lastRenderedPageBreak/>
        <w:drawing>
          <wp:inline distT="0" distB="0" distL="0" distR="0">
            <wp:extent cx="6355080" cy="4381994"/>
            <wp:effectExtent l="0" t="0" r="762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EE047E">
        <w:rPr>
          <w:rFonts w:eastAsia="Calibri"/>
          <w:b/>
          <w:szCs w:val="24"/>
        </w:rPr>
        <w:t xml:space="preserve">Сравнение показателей опроса Новосибирской области </w:t>
      </w:r>
      <w:r w:rsidR="003001E1">
        <w:rPr>
          <w:rFonts w:eastAsia="Calibri"/>
          <w:b/>
          <w:szCs w:val="24"/>
        </w:rPr>
        <w:t xml:space="preserve">по результатам замера 2019 года </w:t>
      </w:r>
      <w:r w:rsidR="00EE047E">
        <w:rPr>
          <w:rFonts w:eastAsia="Calibri"/>
          <w:b/>
          <w:szCs w:val="24"/>
        </w:rPr>
        <w:t>с результатами общероссийского опроса по использованию кредитов</w:t>
      </w:r>
      <w:r w:rsidR="002A3B04">
        <w:rPr>
          <w:rFonts w:eastAsia="Calibri"/>
          <w:b/>
          <w:szCs w:val="24"/>
        </w:rPr>
        <w:t xml:space="preserve"> </w:t>
      </w:r>
      <w:r w:rsidR="003001E1">
        <w:rPr>
          <w:rFonts w:eastAsia="Calibri"/>
          <w:b/>
          <w:szCs w:val="24"/>
        </w:rPr>
        <w:t xml:space="preserve">по замеру 2018 года </w:t>
      </w:r>
      <w:r w:rsidR="002A3B04">
        <w:rPr>
          <w:rFonts w:eastAsia="Calibri"/>
          <w:b/>
          <w:szCs w:val="24"/>
        </w:rPr>
        <w:t>в зависимости от рода деятельности</w:t>
      </w:r>
      <w:r w:rsidRPr="00F113AA">
        <w:rPr>
          <w:rFonts w:eastAsia="Calibri"/>
          <w:b/>
          <w:szCs w:val="24"/>
        </w:rPr>
        <w:t>, % от числа опрошенных</w:t>
      </w:r>
    </w:p>
    <w:p w:rsidR="00B82A08" w:rsidRPr="00CA6E87" w:rsidRDefault="00B82A08" w:rsidP="00CD208F">
      <w:pPr>
        <w:spacing w:after="0" w:line="240" w:lineRule="auto"/>
        <w:jc w:val="center"/>
      </w:pPr>
    </w:p>
    <w:p w:rsidR="003216E0" w:rsidRPr="00CD208F" w:rsidRDefault="003216E0" w:rsidP="00CD208F">
      <w:pPr>
        <w:spacing w:after="0" w:line="240" w:lineRule="auto"/>
        <w:ind w:firstLine="709"/>
        <w:rPr>
          <w:sz w:val="28"/>
          <w:szCs w:val="28"/>
        </w:rPr>
      </w:pPr>
      <w:r w:rsidRPr="00CD208F">
        <w:rPr>
          <w:sz w:val="28"/>
          <w:szCs w:val="28"/>
        </w:rPr>
        <w:t>2.3. Платежные карты (дебетовые/расчетные или кредитные карты)</w:t>
      </w:r>
    </w:p>
    <w:p w:rsidR="00B82A08" w:rsidRPr="00CD208F" w:rsidRDefault="007F6DA7" w:rsidP="00CD208F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208F">
        <w:rPr>
          <w:rFonts w:eastAsia="Calibri"/>
          <w:sz w:val="28"/>
          <w:szCs w:val="28"/>
        </w:rPr>
        <w:t xml:space="preserve">В исследовании Центрального банка можно выделить показатель «использование </w:t>
      </w:r>
      <w:r w:rsidR="00884CB6" w:rsidRPr="00CD208F">
        <w:rPr>
          <w:rFonts w:eastAsia="Calibri"/>
          <w:sz w:val="28"/>
          <w:szCs w:val="28"/>
        </w:rPr>
        <w:t>расчетной (дебетовой) и/или кредитной карты</w:t>
      </w:r>
      <w:r w:rsidRPr="00CD208F">
        <w:rPr>
          <w:rFonts w:eastAsia="Calibri"/>
          <w:sz w:val="28"/>
          <w:szCs w:val="28"/>
        </w:rPr>
        <w:t xml:space="preserve">». В текущем опросе </w:t>
      </w:r>
      <w:r w:rsidR="00884CB6" w:rsidRPr="00CD208F">
        <w:rPr>
          <w:rFonts w:eastAsia="Calibri"/>
          <w:sz w:val="28"/>
          <w:szCs w:val="28"/>
        </w:rPr>
        <w:t xml:space="preserve">были взяты значения, при которых респонденты использовали хотя бы один вид карт </w:t>
      </w:r>
      <w:proofErr w:type="gramStart"/>
      <w:r w:rsidR="00884CB6" w:rsidRPr="00CD208F">
        <w:rPr>
          <w:rFonts w:eastAsia="Calibri"/>
          <w:sz w:val="28"/>
          <w:szCs w:val="28"/>
        </w:rPr>
        <w:t>из</w:t>
      </w:r>
      <w:proofErr w:type="gramEnd"/>
      <w:r w:rsidR="00884CB6" w:rsidRPr="00CD208F">
        <w:rPr>
          <w:rFonts w:eastAsia="Calibri"/>
          <w:sz w:val="28"/>
          <w:szCs w:val="28"/>
        </w:rPr>
        <w:t xml:space="preserve"> указанных</w:t>
      </w:r>
      <w:r w:rsidRPr="00CD208F">
        <w:rPr>
          <w:rFonts w:eastAsia="Calibri"/>
          <w:sz w:val="28"/>
          <w:szCs w:val="28"/>
        </w:rPr>
        <w:t xml:space="preserve">. </w:t>
      </w:r>
      <w:r w:rsidR="00884CB6" w:rsidRPr="00CD208F">
        <w:rPr>
          <w:rFonts w:eastAsia="Calibri"/>
          <w:sz w:val="28"/>
          <w:szCs w:val="28"/>
        </w:rPr>
        <w:t>Респонденты, проживающие в Новосибирской области, на 12,6% реже используют платежные карты (69,1%)</w:t>
      </w:r>
      <w:r w:rsidR="006370BA">
        <w:rPr>
          <w:rStyle w:val="aff"/>
          <w:rFonts w:eastAsia="Calibri"/>
          <w:sz w:val="28"/>
          <w:szCs w:val="28"/>
        </w:rPr>
        <w:footnoteReference w:id="9"/>
      </w:r>
      <w:r w:rsidR="00884CB6" w:rsidRPr="00CD208F">
        <w:rPr>
          <w:rFonts w:eastAsia="Calibri"/>
          <w:sz w:val="28"/>
          <w:szCs w:val="28"/>
        </w:rPr>
        <w:t xml:space="preserve">. </w:t>
      </w:r>
    </w:p>
    <w:p w:rsidR="007F6DA7" w:rsidRPr="00CD208F" w:rsidRDefault="00884CB6" w:rsidP="00CD208F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208F">
        <w:rPr>
          <w:rFonts w:eastAsia="Calibri"/>
          <w:sz w:val="28"/>
          <w:szCs w:val="28"/>
        </w:rPr>
        <w:t xml:space="preserve">Чаще всего среди жителей Новосибирской области платежные карты используют предприниматели (89,6%), респонденты, имеющие доход от 30 до 60 тыс. рублей (83,7%), жители Новосибирска (81,7%). Среди муниципальных районов чаще всего это жители Карасукского (81,4%) района. Реже всего это пенсионеры, инвалиды (52,8%), многодетные, </w:t>
      </w:r>
      <w:r w:rsidR="00BA0FDC">
        <w:rPr>
          <w:rFonts w:eastAsia="Calibri"/>
          <w:sz w:val="28"/>
          <w:szCs w:val="28"/>
        </w:rPr>
        <w:t xml:space="preserve">имеющие </w:t>
      </w:r>
      <w:r w:rsidRPr="00CD208F">
        <w:rPr>
          <w:rFonts w:eastAsia="Calibri"/>
          <w:sz w:val="28"/>
          <w:szCs w:val="28"/>
        </w:rPr>
        <w:t>от 3 и более детей (58,6%), имеющие общее образование (45,0%), жители ПГТ (55,5%), сельских населенных пунктов (41,9%).</w:t>
      </w:r>
      <w:r w:rsidR="00997572" w:rsidRPr="00CD208F">
        <w:rPr>
          <w:rFonts w:eastAsia="Calibri"/>
          <w:sz w:val="28"/>
          <w:szCs w:val="28"/>
        </w:rPr>
        <w:t xml:space="preserve"> А также жители </w:t>
      </w:r>
      <w:proofErr w:type="spellStart"/>
      <w:r w:rsidR="00997572" w:rsidRPr="00CD208F">
        <w:rPr>
          <w:rFonts w:eastAsia="Calibri"/>
          <w:sz w:val="28"/>
          <w:szCs w:val="28"/>
        </w:rPr>
        <w:t>Доволенского</w:t>
      </w:r>
      <w:proofErr w:type="spellEnd"/>
      <w:r w:rsidR="00997572" w:rsidRPr="00CD208F">
        <w:rPr>
          <w:rFonts w:eastAsia="Calibri"/>
          <w:sz w:val="28"/>
          <w:szCs w:val="28"/>
        </w:rPr>
        <w:t xml:space="preserve"> (27,1%) и </w:t>
      </w:r>
      <w:proofErr w:type="spellStart"/>
      <w:r w:rsidR="00997572" w:rsidRPr="00CD208F">
        <w:rPr>
          <w:rFonts w:eastAsia="Calibri"/>
          <w:sz w:val="28"/>
          <w:szCs w:val="28"/>
        </w:rPr>
        <w:t>Кочковского</w:t>
      </w:r>
      <w:proofErr w:type="spellEnd"/>
      <w:r w:rsidR="00997572" w:rsidRPr="00CD208F">
        <w:rPr>
          <w:rFonts w:eastAsia="Calibri"/>
          <w:sz w:val="28"/>
          <w:szCs w:val="28"/>
        </w:rPr>
        <w:t xml:space="preserve"> районов (27,1%).</w:t>
      </w:r>
    </w:p>
    <w:p w:rsidR="00884CB6" w:rsidRDefault="00884CB6" w:rsidP="007F6DA7">
      <w:pPr>
        <w:jc w:val="both"/>
        <w:rPr>
          <w:rFonts w:eastAsia="Calibri"/>
          <w:szCs w:val="24"/>
        </w:rPr>
      </w:pPr>
    </w:p>
    <w:p w:rsidR="003216E0" w:rsidRDefault="003216E0" w:rsidP="003216E0">
      <w:pPr>
        <w:jc w:val="both"/>
      </w:pPr>
    </w:p>
    <w:p w:rsidR="003216E0" w:rsidRDefault="003216E0" w:rsidP="003216E0">
      <w:r>
        <w:rPr>
          <w:rFonts w:ascii="Arial Black" w:hAnsi="Arial Black"/>
          <w:noProof/>
          <w:szCs w:val="24"/>
          <w:lang w:eastAsia="ru-RU"/>
        </w:rPr>
        <w:lastRenderedPageBreak/>
        <w:drawing>
          <wp:inline distT="0" distB="0" distL="0" distR="0">
            <wp:extent cx="6004560" cy="1392865"/>
            <wp:effectExtent l="19050" t="0" r="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6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D23B87">
        <w:rPr>
          <w:rFonts w:eastAsia="Calibri"/>
          <w:b/>
          <w:szCs w:val="24"/>
        </w:rPr>
        <w:t>Сравнение показателей опроса Новосибирской области с результатами общероссийского опроса по использованию</w:t>
      </w:r>
      <w:r w:rsidRPr="00165384">
        <w:rPr>
          <w:rFonts w:eastAsia="Calibri"/>
          <w:b/>
          <w:szCs w:val="24"/>
        </w:rPr>
        <w:t xml:space="preserve"> платежны</w:t>
      </w:r>
      <w:r w:rsidR="00D23B87">
        <w:rPr>
          <w:rFonts w:eastAsia="Calibri"/>
          <w:b/>
          <w:szCs w:val="24"/>
        </w:rPr>
        <w:t>х</w:t>
      </w:r>
      <w:r w:rsidRPr="00165384">
        <w:rPr>
          <w:rFonts w:eastAsia="Calibri"/>
          <w:b/>
          <w:szCs w:val="24"/>
        </w:rPr>
        <w:t xml:space="preserve"> </w:t>
      </w:r>
      <w:r w:rsidR="00D23B87">
        <w:rPr>
          <w:rFonts w:eastAsia="Calibri"/>
          <w:b/>
          <w:szCs w:val="24"/>
        </w:rPr>
        <w:t>карт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3216E0" w:rsidRDefault="003216E0" w:rsidP="00CD208F">
      <w:pPr>
        <w:spacing w:after="0" w:line="240" w:lineRule="auto"/>
        <w:ind w:firstLine="709"/>
      </w:pPr>
    </w:p>
    <w:p w:rsidR="003216E0" w:rsidRPr="00CD208F" w:rsidRDefault="003216E0" w:rsidP="00CD208F">
      <w:pPr>
        <w:spacing w:after="0" w:line="240" w:lineRule="auto"/>
        <w:ind w:firstLine="709"/>
        <w:rPr>
          <w:sz w:val="28"/>
          <w:szCs w:val="28"/>
        </w:rPr>
      </w:pPr>
      <w:r w:rsidRPr="00CD208F">
        <w:rPr>
          <w:sz w:val="28"/>
          <w:szCs w:val="28"/>
        </w:rPr>
        <w:t>2.4. Страхование</w:t>
      </w:r>
    </w:p>
    <w:p w:rsidR="00165384" w:rsidRPr="00CD208F" w:rsidRDefault="00057EBC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Прямого</w:t>
      </w:r>
      <w:r w:rsidR="00165384" w:rsidRPr="00CD208F">
        <w:rPr>
          <w:sz w:val="28"/>
          <w:szCs w:val="28"/>
        </w:rPr>
        <w:t xml:space="preserve"> сравнения с данными опроса, проведенного Центральный банком</w:t>
      </w:r>
      <w:r w:rsidR="00165384" w:rsidRPr="00CD208F">
        <w:rPr>
          <w:rStyle w:val="aff"/>
          <w:sz w:val="28"/>
          <w:szCs w:val="28"/>
        </w:rPr>
        <w:footnoteReference w:id="10"/>
      </w:r>
      <w:r w:rsidR="00165384" w:rsidRPr="00CD208F">
        <w:rPr>
          <w:sz w:val="28"/>
          <w:szCs w:val="28"/>
        </w:rPr>
        <w:t>, сделать невозможно, в связи с тем, что в инструментарии текущего опроса использован общий показатель «страхование», который включае</w:t>
      </w:r>
      <w:r w:rsidR="00D23B87" w:rsidRPr="00CD208F">
        <w:rPr>
          <w:sz w:val="28"/>
          <w:szCs w:val="28"/>
        </w:rPr>
        <w:t>т в себя разные виды страховых услуг</w:t>
      </w:r>
      <w:r w:rsidR="00165384" w:rsidRPr="00CD208F">
        <w:rPr>
          <w:sz w:val="28"/>
          <w:szCs w:val="28"/>
        </w:rPr>
        <w:t>, а инструментарий опроса, проведенного Центральным банком, подразумевает отдельные показатели для каждого вида страхования.</w:t>
      </w:r>
      <w:r w:rsidR="003216E0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Возможно, при ответе в Новосибирской области, опрошенные не подразумевали наличие обязательного медицинского страхования, в этом случае показатель следует рассматривать в сравнении с </w:t>
      </w:r>
      <w:proofErr w:type="gramStart"/>
      <w:r w:rsidRPr="00CD208F">
        <w:rPr>
          <w:sz w:val="28"/>
          <w:szCs w:val="28"/>
        </w:rPr>
        <w:t>добровольным</w:t>
      </w:r>
      <w:proofErr w:type="gramEnd"/>
      <w:r w:rsidRPr="00CD208F">
        <w:rPr>
          <w:sz w:val="28"/>
          <w:szCs w:val="28"/>
        </w:rPr>
        <w:t>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Доля населения, использующая страхование</w:t>
      </w:r>
      <w:r w:rsidR="00BA0FDC">
        <w:rPr>
          <w:sz w:val="28"/>
          <w:szCs w:val="28"/>
        </w:rPr>
        <w:t>,</w:t>
      </w:r>
      <w:r w:rsidRPr="00CD208F">
        <w:rPr>
          <w:sz w:val="28"/>
          <w:szCs w:val="28"/>
        </w:rPr>
        <w:t xml:space="preserve"> в среднем по Новосибирской области </w:t>
      </w:r>
      <w:r w:rsidR="00D23B87" w:rsidRPr="00CD208F">
        <w:rPr>
          <w:sz w:val="28"/>
          <w:szCs w:val="28"/>
        </w:rPr>
        <w:t>на 1,5%</w:t>
      </w:r>
      <w:r w:rsidR="00BA0FDC">
        <w:rPr>
          <w:sz w:val="28"/>
          <w:szCs w:val="28"/>
        </w:rPr>
        <w:t xml:space="preserve"> </w:t>
      </w:r>
      <w:r w:rsidR="00165384" w:rsidRPr="00CD208F">
        <w:rPr>
          <w:sz w:val="28"/>
          <w:szCs w:val="28"/>
        </w:rPr>
        <w:t xml:space="preserve">выше </w:t>
      </w:r>
      <w:r w:rsidR="00D23B87" w:rsidRPr="00CD208F">
        <w:rPr>
          <w:sz w:val="28"/>
          <w:szCs w:val="28"/>
        </w:rPr>
        <w:t xml:space="preserve">доли </w:t>
      </w:r>
      <w:r w:rsidR="00165384" w:rsidRPr="00CD208F">
        <w:rPr>
          <w:sz w:val="28"/>
          <w:szCs w:val="28"/>
        </w:rPr>
        <w:t>тех, кто использует добровольное медицинское страхование (22,8%).</w:t>
      </w:r>
    </w:p>
    <w:p w:rsidR="003216E0" w:rsidRDefault="003216E0" w:rsidP="003216E0">
      <w:pPr>
        <w:jc w:val="both"/>
      </w:pPr>
    </w:p>
    <w:p w:rsidR="003216E0" w:rsidRDefault="003216E0" w:rsidP="003216E0"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392865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3216E0" w:rsidRPr="006A30BC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7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D23B87">
        <w:rPr>
          <w:rFonts w:eastAsia="Calibri"/>
          <w:b/>
          <w:szCs w:val="24"/>
        </w:rPr>
        <w:t>Сравнение показателей опроса Новосибирской области с результатами общероссийского опроса по использованию</w:t>
      </w:r>
      <w:r w:rsidRPr="00165384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>страхов</w:t>
      </w:r>
      <w:r w:rsidR="00D23B87">
        <w:rPr>
          <w:rFonts w:eastAsia="Calibri"/>
          <w:b/>
          <w:szCs w:val="24"/>
        </w:rPr>
        <w:t>ых услуг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r w:rsidR="006A30BC">
        <w:rPr>
          <w:rFonts w:eastAsia="Calibri"/>
          <w:b/>
          <w:szCs w:val="24"/>
        </w:rPr>
        <w:t>опрошенных</w:t>
      </w:r>
    </w:p>
    <w:p w:rsidR="003216E0" w:rsidRDefault="003216E0" w:rsidP="00CD208F">
      <w:pPr>
        <w:spacing w:after="0" w:line="240" w:lineRule="auto"/>
        <w:ind w:firstLine="0"/>
      </w:pPr>
    </w:p>
    <w:p w:rsidR="005F4AF5" w:rsidRDefault="005F4AF5" w:rsidP="003216E0">
      <w:pPr>
        <w:ind w:firstLine="0"/>
      </w:pPr>
    </w:p>
    <w:p w:rsidR="005F4AF5" w:rsidRDefault="005F4AF5" w:rsidP="003216E0">
      <w:pPr>
        <w:ind w:firstLine="0"/>
      </w:pPr>
    </w:p>
    <w:p w:rsidR="005F4AF5" w:rsidRDefault="005F4AF5" w:rsidP="003216E0">
      <w:pPr>
        <w:ind w:firstLine="0"/>
      </w:pPr>
    </w:p>
    <w:p w:rsidR="00903CE6" w:rsidRDefault="00903CE6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32"/>
          <w:szCs w:val="32"/>
        </w:rPr>
      </w:pPr>
      <w:bookmarkStart w:id="8" w:name="_Toc23773209"/>
      <w:r>
        <w:br w:type="page"/>
      </w: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r w:rsidRPr="00392831">
        <w:rPr>
          <w:color w:val="auto"/>
        </w:rPr>
        <w:lastRenderedPageBreak/>
        <w:t xml:space="preserve">РАЗДЕЛ </w:t>
      </w:r>
      <w:r w:rsidR="003216E0" w:rsidRPr="00392831">
        <w:rPr>
          <w:color w:val="auto"/>
        </w:rPr>
        <w:t xml:space="preserve">3. </w:t>
      </w:r>
      <w:r>
        <w:rPr>
          <w:color w:val="auto"/>
        </w:rPr>
        <w:t xml:space="preserve">ОЦЕНКА ДОСТУПНОСТИ (ДОСТАТОЧНОСТИ) МЕСТ (УСТРОЙСТВ) ДЛЯ </w:t>
      </w:r>
      <w:r w:rsidR="00BA0FDC">
        <w:rPr>
          <w:color w:val="auto"/>
        </w:rPr>
        <w:t xml:space="preserve">СОВЕРШЕНИЯ </w:t>
      </w:r>
      <w:r>
        <w:rPr>
          <w:color w:val="auto"/>
        </w:rPr>
        <w:t xml:space="preserve">ПЛАТЕЖЕЙ И ДЕНЕЖНЫХ ПЕРЕВОДОВ </w:t>
      </w:r>
      <w:r w:rsidR="00B07AD2">
        <w:rPr>
          <w:color w:val="auto"/>
        </w:rPr>
        <w:t>(ПОКАЗАТЕЛЬ 49)</w:t>
      </w:r>
      <w:bookmarkEnd w:id="8"/>
    </w:p>
    <w:p w:rsidR="00392831" w:rsidRPr="00392831" w:rsidRDefault="00392831" w:rsidP="00B07AD2">
      <w:pPr>
        <w:spacing w:after="0" w:line="240" w:lineRule="auto"/>
      </w:pPr>
    </w:p>
    <w:p w:rsidR="00F93331" w:rsidRPr="00CD208F" w:rsidRDefault="00F93331" w:rsidP="00CD208F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208F">
        <w:rPr>
          <w:rFonts w:ascii="Times New Roman" w:hAnsi="Times New Roman" w:cs="Times New Roman"/>
          <w:sz w:val="28"/>
          <w:szCs w:val="28"/>
        </w:rPr>
        <w:t xml:space="preserve">Для оценки доступности (достаточности) мест (устройств) для совершения платежей и денежных переводов среди жителей Новосибирской области респондентам был задан вопрос: </w:t>
      </w:r>
      <w:r w:rsidRPr="00CD208F">
        <w:rPr>
          <w:rFonts w:ascii="Times New Roman" w:hAnsi="Times New Roman" w:cs="Times New Roman"/>
          <w:i/>
          <w:sz w:val="28"/>
          <w:szCs w:val="28"/>
        </w:rPr>
        <w:t xml:space="preserve">«Как Вы считаете, в Вашем городе (селе) выбор мест (или устройств) для совершения платежей и денежных переводов достаточен?» </w:t>
      </w:r>
      <w:r w:rsidRPr="00CD208F">
        <w:rPr>
          <w:rFonts w:ascii="Times New Roman" w:hAnsi="Times New Roman" w:cs="Times New Roman"/>
          <w:sz w:val="28"/>
          <w:szCs w:val="28"/>
        </w:rPr>
        <w:t xml:space="preserve">(необходимо было выбрать один вариант ответа).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Уровень доступности (достаточности) мест (устройств) для совершения платежей и денежных переводов рассматривался с двух позиций: расчет показателя доступности и анализ мнений респондентов по уровню доступности (достаточности) мест (устройств) для совершения платежей и денежных переводов.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Уровень доступности (достаточности) мест (устройств) для совершения платежей и денежных переводов равен 0,5</w:t>
      </w:r>
      <w:r w:rsidR="00DC18C8" w:rsidRPr="00CD208F">
        <w:rPr>
          <w:sz w:val="28"/>
          <w:szCs w:val="28"/>
        </w:rPr>
        <w:t xml:space="preserve"> единиц</w:t>
      </w:r>
      <w:r w:rsidRPr="00CD208F">
        <w:rPr>
          <w:sz w:val="28"/>
          <w:szCs w:val="28"/>
        </w:rPr>
        <w:t>, что соответствует среднему уровню (от 0,5 до 0,749). Показатель рассчит</w:t>
      </w:r>
      <w:r w:rsidR="00DC18C8" w:rsidRPr="00CD208F">
        <w:rPr>
          <w:sz w:val="28"/>
          <w:szCs w:val="28"/>
        </w:rPr>
        <w:t>ан</w:t>
      </w:r>
      <w:r w:rsidRPr="00CD208F">
        <w:rPr>
          <w:sz w:val="28"/>
          <w:szCs w:val="28"/>
        </w:rPr>
        <w:t xml:space="preserve"> как отношение количества респондентов, считающих, что выбор достаточный</w:t>
      </w:r>
      <w:r w:rsidR="00BA0FDC">
        <w:rPr>
          <w:sz w:val="28"/>
          <w:szCs w:val="28"/>
        </w:rPr>
        <w:t>,</w:t>
      </w:r>
      <w:r w:rsidRPr="00CD208F">
        <w:rPr>
          <w:sz w:val="28"/>
          <w:szCs w:val="28"/>
        </w:rPr>
        <w:t xml:space="preserve"> к общему количеству опрошенных. 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По оценке жителей Новосибирской области</w:t>
      </w:r>
      <w:r w:rsidR="00BA0FDC">
        <w:rPr>
          <w:sz w:val="28"/>
          <w:szCs w:val="28"/>
        </w:rPr>
        <w:t>,</w:t>
      </w:r>
      <w:r w:rsidRPr="00CD208F">
        <w:rPr>
          <w:sz w:val="28"/>
          <w:szCs w:val="28"/>
        </w:rPr>
        <w:t xml:space="preserve"> доступность (достаточность) мест (устройств) для совершения платежей и денежных переводов также находится на среднем уровне – 66,5% (от 50% до 74,9%). Отсутствие выбора мест (устройств) для совершения платежей и денежных переводов отмечали 10,8% опрошенных.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Часть опрошенных отмечает, что выбор мест (устройств) для совершения платежей и денежных переводов есть, но при этом есть потребность в увеличении (14,1%):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- числа банкоматов или платежных терминалов (8,4%);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- числа отделений банков и прочих мест для совершения платежей и переводов (3,7%);</w:t>
      </w:r>
    </w:p>
    <w:p w:rsidR="003216E0" w:rsidRPr="00CD208F" w:rsidRDefault="003216E0" w:rsidP="00CD208F">
      <w:pPr>
        <w:tabs>
          <w:tab w:val="left" w:pos="7593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- числа торговых точек, принимающих платежи по картам (1,2%);</w:t>
      </w:r>
      <w:r w:rsidR="00CD208F" w:rsidRPr="00CD208F">
        <w:rPr>
          <w:sz w:val="28"/>
          <w:szCs w:val="28"/>
        </w:rPr>
        <w:tab/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- числа административных зданий и почтовых отделений (0,8%).</w:t>
      </w:r>
    </w:p>
    <w:p w:rsidR="003216E0" w:rsidRDefault="00FC1610" w:rsidP="003216E0">
      <w:r w:rsidRPr="00FC1610">
        <w:rPr>
          <w:rFonts w:ascii="Arial Black" w:hAnsi="Arial Black"/>
          <w:noProof/>
          <w:szCs w:val="24"/>
          <w:lang w:eastAsia="ru-RU"/>
        </w:rPr>
        <w:lastRenderedPageBreak/>
        <w:pict>
          <v:shape id="Скругленная прямоугольная выноска 35" o:spid="_x0000_s1032" type="#_x0000_t62" style="position:absolute;left:0;text-align:left;margin-left:326.7pt;margin-top:194.8pt;width:145.85pt;height:62.6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" adj="-8020,23589" fillcolor="white [3212]" strokecolor="black [3200]" strokeweight="1pt">
            <v:textbox style="mso-next-textbox:#Скругленная прямоугольная выноска 35">
              <w:txbxContent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К варианту «Другое» относятся:</w:t>
                  </w:r>
                </w:p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- Административные здания</w:t>
                  </w:r>
                </w:p>
                <w:p w:rsidR="0052272E" w:rsidRPr="00026B97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 - Почтовые отделения</w:t>
                  </w:r>
                </w:p>
              </w:txbxContent>
            </v:textbox>
          </v:shape>
        </w:pict>
      </w:r>
      <w:r w:rsidR="003216E0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3859480"/>
            <wp:effectExtent l="19050" t="0" r="0" b="0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Оценка доступности (достаточности) мест (устройств) для совершения платежей и денежных переводов,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3216E0" w:rsidRDefault="003216E0" w:rsidP="00B07AD2">
      <w:pPr>
        <w:spacing w:after="0" w:line="240" w:lineRule="auto"/>
        <w:jc w:val="center"/>
        <w:rPr>
          <w:rFonts w:eastAsia="Calibri"/>
          <w:b/>
          <w:szCs w:val="24"/>
        </w:rPr>
      </w:pP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Среди выделенных групп населения есть те, кто чаще </w:t>
      </w:r>
      <w:r w:rsidR="00200A48" w:rsidRPr="00CD208F">
        <w:rPr>
          <w:sz w:val="28"/>
          <w:szCs w:val="28"/>
        </w:rPr>
        <w:t>считает выбор</w:t>
      </w:r>
      <w:r w:rsidRPr="00CD208F">
        <w:rPr>
          <w:sz w:val="28"/>
          <w:szCs w:val="28"/>
        </w:rPr>
        <w:t xml:space="preserve"> мест (устройств) для совершения платежей и денежных переводов достаточным, к ним относятся: респонденты с научной степенью (81,9%), опрошенные с уровнем среднемесячного дохода от 30 до 60 тыс. рублей (77,9%), а также жители </w:t>
      </w:r>
      <w:proofErr w:type="gramStart"/>
      <w:r w:rsidRPr="00CD208F">
        <w:rPr>
          <w:sz w:val="28"/>
          <w:szCs w:val="28"/>
        </w:rPr>
        <w:t>г</w:t>
      </w:r>
      <w:proofErr w:type="gramEnd"/>
      <w:r w:rsidRPr="00CD208F">
        <w:rPr>
          <w:sz w:val="28"/>
          <w:szCs w:val="28"/>
        </w:rPr>
        <w:t xml:space="preserve">. Новосибирска (76,7%). </w:t>
      </w:r>
      <w:proofErr w:type="gramStart"/>
      <w:r w:rsidRPr="00CD208F">
        <w:rPr>
          <w:sz w:val="28"/>
          <w:szCs w:val="28"/>
        </w:rPr>
        <w:t>Реже других считают выбор мест (устройств) для совершения платежей и денежных переводов достаточным респонденты, имеющие 3 и более детей (54,5%), с общим (46,4%), неполным высшим образованием (50,1%), со средним доходом в месяц до 10 тыс. рублей (49,9%), а также жители ПГТ (53,7%), сельских населенных пунктов (34,4%).</w:t>
      </w:r>
      <w:proofErr w:type="gramEnd"/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В разрезе территорий Новосибирской области высокий уровень значений показателя зафиксирован среди жителей 2 </w:t>
      </w:r>
      <w:r w:rsidR="00617EE4" w:rsidRPr="00CD208F">
        <w:rPr>
          <w:sz w:val="28"/>
          <w:szCs w:val="28"/>
        </w:rPr>
        <w:t>муниципальны</w:t>
      </w:r>
      <w:r w:rsidR="00617EE4">
        <w:rPr>
          <w:sz w:val="28"/>
          <w:szCs w:val="28"/>
        </w:rPr>
        <w:t>х</w:t>
      </w:r>
      <w:r w:rsidR="00617EE4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образований: жители </w:t>
      </w:r>
      <w:proofErr w:type="gramStart"/>
      <w:r w:rsidRPr="00CD208F">
        <w:rPr>
          <w:sz w:val="28"/>
          <w:szCs w:val="28"/>
        </w:rPr>
        <w:t>г</w:t>
      </w:r>
      <w:proofErr w:type="gramEnd"/>
      <w:r w:rsidRPr="00CD208F">
        <w:rPr>
          <w:sz w:val="28"/>
          <w:szCs w:val="28"/>
        </w:rPr>
        <w:t xml:space="preserve">. Новосибирска (76,7%) и г. </w:t>
      </w:r>
      <w:proofErr w:type="spellStart"/>
      <w:r w:rsidRPr="00CD208F">
        <w:rPr>
          <w:sz w:val="28"/>
          <w:szCs w:val="28"/>
        </w:rPr>
        <w:t>Искитима</w:t>
      </w:r>
      <w:proofErr w:type="spellEnd"/>
      <w:r w:rsidRPr="00CD208F">
        <w:rPr>
          <w:sz w:val="28"/>
          <w:szCs w:val="28"/>
        </w:rPr>
        <w:t xml:space="preserve"> (75,7%) чаще считают выбор мест (устройств) для совершения платежей и денежных переводов достаточным. Значение показателя еще 9 муниципальных образований находится на среднем уровне. Жители 16 муниципальных образований реже других считают уровень доступности мест (устройств) для совершения платежей и денежных переводов достаточным, наиболее низкий показатель зафиксирован в Венгеровском (7,1%) и </w:t>
      </w:r>
      <w:proofErr w:type="spellStart"/>
      <w:r w:rsidRPr="00CD208F">
        <w:rPr>
          <w:sz w:val="28"/>
          <w:szCs w:val="28"/>
        </w:rPr>
        <w:t>Кыштовском</w:t>
      </w:r>
      <w:proofErr w:type="spellEnd"/>
      <w:r w:rsidRPr="00CD208F">
        <w:rPr>
          <w:sz w:val="28"/>
          <w:szCs w:val="28"/>
        </w:rPr>
        <w:t xml:space="preserve"> районах (2,9%).</w:t>
      </w:r>
    </w:p>
    <w:p w:rsidR="003216E0" w:rsidRPr="00CD3A1D" w:rsidRDefault="00FC1610" w:rsidP="00CD208F">
      <w:pPr>
        <w:spacing w:after="200"/>
        <w:ind w:left="-426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line id="Прямая соединительная линия 49" o:spid="_x0000_s1048" style="position:absolute;left:0;text-align:left;flip:y;z-index:251676672;visibility:visible" from="2.9pt,113.5pt" to="472.3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" strokecolor="red" strokeweight="2.25pt">
            <v:stroke dashstyle="3 1" joinstyle="miter"/>
          </v:line>
        </w:pict>
      </w:r>
      <w:r w:rsidRPr="00FC1610">
        <w:rPr>
          <w:noProof/>
          <w:color w:val="986297"/>
          <w:lang w:eastAsia="ru-RU"/>
        </w:rPr>
        <w:pict>
          <v:rect id="Прямоугольник 48" o:spid="_x0000_s1049" style="position:absolute;left:0;text-align:left;margin-left:47.9pt;margin-top:504.35pt;width:88.8pt;height:31.9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" filled="f" strokecolor="#b73b61" strokeweight="2.25pt">
            <v:stroke dashstyle="3 1"/>
          </v:rect>
        </w:pict>
      </w:r>
      <w:r w:rsidRPr="00FC1610">
        <w:rPr>
          <w:noProof/>
          <w:color w:val="986297"/>
          <w:lang w:eastAsia="ru-RU"/>
        </w:rPr>
        <w:pict>
          <v:rect id="Прямоугольник 47" o:spid="_x0000_s1047" style="position:absolute;left:0;text-align:left;margin-left:47.9pt;margin-top:24.45pt;width:88.8pt;height:31.8pt;z-index:251678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" filled="f" strokecolor="#78973b" strokeweight="2.25pt">
            <v:stroke dashstyle="3 1"/>
          </v:rect>
        </w:pict>
      </w:r>
      <w:r w:rsidR="003216E0" w:rsidRPr="00CD3A1D">
        <w:rPr>
          <w:noProof/>
          <w:color w:val="986297"/>
          <w:lang w:eastAsia="ru-RU"/>
        </w:rPr>
        <w:drawing>
          <wp:inline distT="0" distB="0" distL="0" distR="0">
            <wp:extent cx="6478270" cy="7053943"/>
            <wp:effectExtent l="0" t="0" r="0" b="0"/>
            <wp:docPr id="50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3216E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 w:rsidRPr="00F91FBE"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>.</w:t>
      </w:r>
      <w:r w:rsidRPr="00F91FBE"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Уровень</w:t>
      </w:r>
      <w:r w:rsidRPr="00F91FBE">
        <w:rPr>
          <w:rFonts w:eastAsia="Calibri"/>
          <w:b/>
          <w:szCs w:val="24"/>
        </w:rPr>
        <w:t xml:space="preserve"> доступности (достаточности) мест (устройств) для совершения платежей и денежных переводов</w:t>
      </w:r>
      <w:r w:rsidRPr="00425F11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>в разрезе территории, % от числа опрошенных</w:t>
      </w:r>
    </w:p>
    <w:p w:rsidR="003216E0" w:rsidRDefault="003216E0" w:rsidP="00CD208F">
      <w:pPr>
        <w:spacing w:after="0" w:line="240" w:lineRule="auto"/>
        <w:ind w:firstLine="709"/>
        <w:jc w:val="both"/>
      </w:pP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Сравнение с результатами общероссийского опроса, проводимого Центральным банком Российской Федерации в рамках мониторинга финансовой доступности, не представляется возможным в силу отсутствия подобного показателя в анкете опроса, проводимого Центральным банком Российской Федерации. </w:t>
      </w:r>
    </w:p>
    <w:p w:rsidR="003216E0" w:rsidRPr="00CD208F" w:rsidRDefault="003216E0" w:rsidP="003216E0">
      <w:pPr>
        <w:ind w:firstLine="0"/>
        <w:rPr>
          <w:rFonts w:eastAsia="SimSun"/>
          <w:sz w:val="28"/>
          <w:szCs w:val="28"/>
          <w:lang w:eastAsia="ar-SA"/>
        </w:rPr>
        <w:sectPr w:rsidR="003216E0" w:rsidRPr="00CD208F" w:rsidSect="00BA6734">
          <w:pgSz w:w="11906" w:h="16838"/>
          <w:pgMar w:top="1134" w:right="851" w:bottom="1134" w:left="1701" w:header="709" w:footer="709" w:gutter="0"/>
          <w:cols w:space="720"/>
        </w:sectPr>
      </w:pPr>
    </w:p>
    <w:p w:rsidR="003216E0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9" w:name="_Toc23773210"/>
      <w:r w:rsidRPr="00392831">
        <w:rPr>
          <w:color w:val="auto"/>
        </w:rPr>
        <w:lastRenderedPageBreak/>
        <w:t xml:space="preserve">РАЗДЕЛ </w:t>
      </w:r>
      <w:r w:rsidR="003216E0" w:rsidRPr="00392831">
        <w:rPr>
          <w:color w:val="auto"/>
        </w:rPr>
        <w:t xml:space="preserve">4. </w:t>
      </w:r>
      <w:r w:rsidR="00B07AD2">
        <w:rPr>
          <w:color w:val="auto"/>
        </w:rPr>
        <w:t>СТРУКТУРА ИСПОЛЬЗОВАНИЯ РАЗЛИЧНЫХ СПОСОБОВ ДОСТУПА К БАНКОВСКИМ УСЛУГАМ (ПЛАТЕЖАМ, ПЕРЕВОДАМ) (ПОКАЗАТЕЛЬ 50)</w:t>
      </w:r>
      <w:bookmarkEnd w:id="9"/>
    </w:p>
    <w:p w:rsidR="00392831" w:rsidRPr="00392831" w:rsidRDefault="00392831" w:rsidP="00B07AD2">
      <w:pPr>
        <w:spacing w:after="0" w:line="240" w:lineRule="auto"/>
      </w:pPr>
    </w:p>
    <w:p w:rsidR="00C3067A" w:rsidRPr="00CD208F" w:rsidRDefault="00C3067A" w:rsidP="00CD208F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208F">
        <w:rPr>
          <w:rFonts w:ascii="Times New Roman" w:hAnsi="Times New Roman" w:cs="Times New Roman"/>
          <w:sz w:val="28"/>
          <w:szCs w:val="28"/>
        </w:rPr>
        <w:t xml:space="preserve">Для определения структуры использования различных способов доступа к банковским услугам (платежам, переводам) среди жителей Новосибирской области респондентам был задан вопрос: </w:t>
      </w:r>
      <w:proofErr w:type="gramStart"/>
      <w:r w:rsidRPr="00CD208F">
        <w:rPr>
          <w:rFonts w:ascii="Times New Roman" w:hAnsi="Times New Roman" w:cs="Times New Roman"/>
          <w:i/>
          <w:sz w:val="28"/>
          <w:szCs w:val="28"/>
        </w:rPr>
        <w:t>«</w:t>
      </w:r>
      <w:r w:rsidR="000930CA" w:rsidRPr="00CD208F">
        <w:rPr>
          <w:rFonts w:ascii="Times New Roman" w:hAnsi="Times New Roman" w:cs="Times New Roman"/>
          <w:i/>
          <w:sz w:val="28"/>
          <w:szCs w:val="28"/>
        </w:rPr>
        <w:t>Каким из следующих способов доступа к банковским услугам (платежам, переводам) Вы пользуетесь</w:t>
      </w:r>
      <w:r w:rsidRPr="00CD208F">
        <w:rPr>
          <w:rFonts w:ascii="Times New Roman" w:hAnsi="Times New Roman" w:cs="Times New Roman"/>
          <w:i/>
          <w:sz w:val="28"/>
          <w:szCs w:val="28"/>
        </w:rPr>
        <w:t xml:space="preserve">)?» </w:t>
      </w:r>
      <w:r w:rsidRPr="00CD208F">
        <w:rPr>
          <w:rFonts w:ascii="Times New Roman" w:hAnsi="Times New Roman" w:cs="Times New Roman"/>
          <w:sz w:val="28"/>
          <w:szCs w:val="28"/>
        </w:rPr>
        <w:t>(</w:t>
      </w:r>
      <w:r w:rsidR="000930CA" w:rsidRPr="00CD208F">
        <w:rPr>
          <w:rFonts w:ascii="Times New Roman" w:hAnsi="Times New Roman" w:cs="Times New Roman"/>
          <w:sz w:val="28"/>
          <w:szCs w:val="28"/>
        </w:rPr>
        <w:t>можно было</w:t>
      </w:r>
      <w:r w:rsidRPr="00CD208F">
        <w:rPr>
          <w:rFonts w:ascii="Times New Roman" w:hAnsi="Times New Roman" w:cs="Times New Roman"/>
          <w:sz w:val="28"/>
          <w:szCs w:val="28"/>
        </w:rPr>
        <w:t xml:space="preserve"> выбрать </w:t>
      </w:r>
      <w:r w:rsidR="000930CA" w:rsidRPr="00CD208F">
        <w:rPr>
          <w:rFonts w:ascii="Times New Roman" w:hAnsi="Times New Roman" w:cs="Times New Roman"/>
          <w:sz w:val="28"/>
          <w:szCs w:val="28"/>
        </w:rPr>
        <w:t>несколько вариантов</w:t>
      </w:r>
      <w:r w:rsidRPr="00CD208F">
        <w:rPr>
          <w:rFonts w:ascii="Times New Roman" w:hAnsi="Times New Roman" w:cs="Times New Roman"/>
          <w:sz w:val="28"/>
          <w:szCs w:val="28"/>
        </w:rPr>
        <w:t xml:space="preserve"> ответа). </w:t>
      </w:r>
      <w:proofErr w:type="gramEnd"/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Структура использования различных способов доступа </w:t>
      </w:r>
      <w:r w:rsidR="00617EE4">
        <w:rPr>
          <w:sz w:val="28"/>
          <w:szCs w:val="28"/>
        </w:rPr>
        <w:t>к</w:t>
      </w:r>
      <w:r w:rsidR="00617EE4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банковским услугам (переводам, платежам) разнообразна. Чаще всего респонденты используют платежный терминал в отделении банка/банкомат (68,5%). Более </w:t>
      </w:r>
      <w:r w:rsidR="00570AB2" w:rsidRPr="00CD208F">
        <w:rPr>
          <w:sz w:val="28"/>
          <w:szCs w:val="28"/>
        </w:rPr>
        <w:t>половины</w:t>
      </w:r>
      <w:r w:rsidRPr="00CD208F">
        <w:rPr>
          <w:sz w:val="28"/>
          <w:szCs w:val="28"/>
        </w:rPr>
        <w:t xml:space="preserve"> опрошенных используют дистанционный доступ к банковским счетам для осуществления перевода денежных </w:t>
      </w:r>
      <w:r w:rsidR="00570AB2" w:rsidRPr="00CD208F">
        <w:rPr>
          <w:sz w:val="28"/>
          <w:szCs w:val="28"/>
        </w:rPr>
        <w:t>средств: мобильный</w:t>
      </w:r>
      <w:r w:rsidRPr="00CD208F">
        <w:rPr>
          <w:sz w:val="28"/>
          <w:szCs w:val="28"/>
        </w:rPr>
        <w:t xml:space="preserve"> банк (через приложение на смартфоне, планшете) – 58,5%, а также интернет-банк (54,0%). Половина </w:t>
      </w:r>
      <w:proofErr w:type="gramStart"/>
      <w:r w:rsidRPr="00CD208F">
        <w:rPr>
          <w:sz w:val="28"/>
          <w:szCs w:val="28"/>
        </w:rPr>
        <w:t>опрошенных</w:t>
      </w:r>
      <w:proofErr w:type="gramEnd"/>
      <w:r w:rsidRPr="00CD208F">
        <w:rPr>
          <w:sz w:val="28"/>
          <w:szCs w:val="28"/>
        </w:rPr>
        <w:t xml:space="preserve"> оплачивает банковской картой покупки на сайте </w:t>
      </w:r>
      <w:proofErr w:type="spellStart"/>
      <w:r w:rsidRPr="00CD208F">
        <w:rPr>
          <w:sz w:val="28"/>
          <w:szCs w:val="28"/>
        </w:rPr>
        <w:t>интернет-магазина</w:t>
      </w:r>
      <w:proofErr w:type="spellEnd"/>
      <w:r w:rsidRPr="00CD208F">
        <w:rPr>
          <w:sz w:val="28"/>
          <w:szCs w:val="28"/>
        </w:rPr>
        <w:t xml:space="preserve"> (50,7%). Обращаются в кассы в отделении банка менее половины </w:t>
      </w:r>
      <w:proofErr w:type="gramStart"/>
      <w:r w:rsidR="00617EE4">
        <w:rPr>
          <w:sz w:val="28"/>
          <w:szCs w:val="28"/>
        </w:rPr>
        <w:t>оп</w:t>
      </w:r>
      <w:r w:rsidR="00617EE4" w:rsidRPr="00CD208F">
        <w:rPr>
          <w:sz w:val="28"/>
          <w:szCs w:val="28"/>
        </w:rPr>
        <w:t>рошенных</w:t>
      </w:r>
      <w:proofErr w:type="gramEnd"/>
      <w:r w:rsidR="00617EE4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>(43,5%).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Реже всего респонденты используют электронный кошелек (</w:t>
      </w:r>
      <w:proofErr w:type="spellStart"/>
      <w:r w:rsidRPr="00CD208F">
        <w:rPr>
          <w:sz w:val="28"/>
          <w:szCs w:val="28"/>
          <w:lang w:val="en-US"/>
        </w:rPr>
        <w:t>WebMoney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Яндекс</w:t>
      </w:r>
      <w:proofErr w:type="gramStart"/>
      <w:r w:rsidRPr="00CD208F">
        <w:rPr>
          <w:sz w:val="28"/>
          <w:szCs w:val="28"/>
        </w:rPr>
        <w:t>.Д</w:t>
      </w:r>
      <w:proofErr w:type="gramEnd"/>
      <w:r w:rsidRPr="00CD208F">
        <w:rPr>
          <w:sz w:val="28"/>
          <w:szCs w:val="28"/>
        </w:rPr>
        <w:t>еньги</w:t>
      </w:r>
      <w:proofErr w:type="spellEnd"/>
      <w:r w:rsidRPr="00CD208F">
        <w:rPr>
          <w:sz w:val="28"/>
          <w:szCs w:val="28"/>
        </w:rPr>
        <w:t xml:space="preserve"> и пр.) – 18,7%, переводы посредством отправки </w:t>
      </w:r>
      <w:r w:rsidR="00617EE4" w:rsidRPr="00CD208F">
        <w:rPr>
          <w:sz w:val="28"/>
          <w:szCs w:val="28"/>
        </w:rPr>
        <w:t>СМС</w:t>
      </w:r>
      <w:r w:rsidRPr="00CD208F">
        <w:rPr>
          <w:sz w:val="28"/>
          <w:szCs w:val="28"/>
        </w:rPr>
        <w:t xml:space="preserve"> на короткий номер (17,9%). Минимальная доля респондентов (в пределах ошибки выборки) имеет доступ к банковским счетам посредством почты (1,4%).</w:t>
      </w:r>
    </w:p>
    <w:p w:rsidR="003216E0" w:rsidRDefault="00FC1610" w:rsidP="003216E0">
      <w:r w:rsidRPr="00FC1610">
        <w:rPr>
          <w:rFonts w:ascii="Arial Black" w:hAnsi="Arial Black"/>
          <w:noProof/>
          <w:szCs w:val="24"/>
          <w:lang w:eastAsia="ru-RU"/>
        </w:rPr>
        <w:pict>
          <v:shape id="Скругленная прямоугольная выноска 51" o:spid="_x0000_s1033" type="#_x0000_t62" style="position:absolute;left:0;text-align:left;margin-left:325.75pt;margin-top:205.3pt;width:145.85pt;height:62.6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" adj="-5943,12942" fillcolor="white [3212]" strokecolor="black [3200]" strokeweight="1pt">
            <v:textbox style="mso-next-textbox:#Скругленная прямоугольная выноска 51">
              <w:txbxContent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К варианту «Иное» относятся:</w:t>
                  </w:r>
                </w:p>
                <w:p w:rsidR="0052272E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- РКЦ</w:t>
                  </w:r>
                </w:p>
                <w:p w:rsidR="0052272E" w:rsidRPr="00026B97" w:rsidRDefault="0052272E" w:rsidP="003216E0">
                  <w:pPr>
                    <w:ind w:firstLine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- </w:t>
                  </w:r>
                  <w:proofErr w:type="spellStart"/>
                  <w:r>
                    <w:rPr>
                      <w:sz w:val="16"/>
                      <w:szCs w:val="16"/>
                    </w:rPr>
                    <w:t>Автоплатеж</w:t>
                  </w:r>
                  <w:proofErr w:type="spellEnd"/>
                </w:p>
              </w:txbxContent>
            </v:textbox>
          </v:shape>
        </w:pict>
      </w:r>
      <w:r w:rsidR="003216E0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3764280"/>
            <wp:effectExtent l="19050" t="0" r="0" b="0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3216E0" w:rsidRPr="000D4EB0" w:rsidRDefault="003216E0" w:rsidP="00CD208F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Структура использования различных способов доступа к банковским услугам (платежам, переводам), </w:t>
      </w:r>
      <w:r w:rsidRPr="00CD3A1D">
        <w:rPr>
          <w:rFonts w:eastAsia="Calibri"/>
          <w:b/>
          <w:szCs w:val="24"/>
        </w:rPr>
        <w:t xml:space="preserve">% от числа </w:t>
      </w:r>
      <w:r w:rsidR="000D4EB0">
        <w:rPr>
          <w:rFonts w:eastAsia="Calibri"/>
          <w:b/>
          <w:szCs w:val="24"/>
        </w:rPr>
        <w:t>опрошенных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lastRenderedPageBreak/>
        <w:t>Платежный терминал в отделении банка/банкомат чаще используют респонденты, у которых есть научная степень (84,9%). Реже используют терминалы/банкоматы пенсионеры, инвалиды (53,8%), респонденты с 3 и более детьми (57,9</w:t>
      </w:r>
      <w:r w:rsidR="00570AB2" w:rsidRPr="00CD208F">
        <w:rPr>
          <w:sz w:val="28"/>
          <w:szCs w:val="28"/>
        </w:rPr>
        <w:t>%), имеющие</w:t>
      </w:r>
      <w:r w:rsidRPr="00CD208F">
        <w:rPr>
          <w:sz w:val="28"/>
          <w:szCs w:val="28"/>
        </w:rPr>
        <w:t xml:space="preserve"> общее образование (49,1%), а также жители ПГТ (48,6%) и сельских населенных пунктов (46,5%).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В разрезе территорий Новосибирской области высокий уровень значений показателя (75% и выше) зафиксирован среди жителей 3 </w:t>
      </w:r>
      <w:r w:rsidR="006F683B" w:rsidRPr="00CD208F">
        <w:rPr>
          <w:sz w:val="28"/>
          <w:szCs w:val="28"/>
        </w:rPr>
        <w:t>муниципальны</w:t>
      </w:r>
      <w:r w:rsidR="006F683B">
        <w:rPr>
          <w:sz w:val="28"/>
          <w:szCs w:val="28"/>
        </w:rPr>
        <w:t>х</w:t>
      </w:r>
      <w:r w:rsidR="006F683B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образований: </w:t>
      </w:r>
      <w:proofErr w:type="spellStart"/>
      <w:r w:rsidRPr="00CD208F">
        <w:rPr>
          <w:sz w:val="28"/>
          <w:szCs w:val="28"/>
        </w:rPr>
        <w:t>Баганский</w:t>
      </w:r>
      <w:proofErr w:type="spellEnd"/>
      <w:r w:rsidRPr="00CD208F">
        <w:rPr>
          <w:sz w:val="28"/>
          <w:szCs w:val="28"/>
        </w:rPr>
        <w:t xml:space="preserve"> район (85,7%), г. Новосибирск (78,0%), Северный район (77,1%). Средний уровень зафиксирован в 22 муниципальных образованиях. Низкий уровень использования терминалов/банкоматов зафиксирован в 10 муниципальных образованиях, реже всего их используют в </w:t>
      </w:r>
      <w:proofErr w:type="gramStart"/>
      <w:r w:rsidRPr="00CD208F">
        <w:rPr>
          <w:sz w:val="28"/>
          <w:szCs w:val="28"/>
        </w:rPr>
        <w:t>г</w:t>
      </w:r>
      <w:proofErr w:type="gramEnd"/>
      <w:r w:rsidRPr="00CD208F">
        <w:rPr>
          <w:sz w:val="28"/>
          <w:szCs w:val="28"/>
        </w:rPr>
        <w:t xml:space="preserve">. Оби (30,0%), </w:t>
      </w:r>
      <w:proofErr w:type="spellStart"/>
      <w:r w:rsidRPr="00CD208F">
        <w:rPr>
          <w:sz w:val="28"/>
          <w:szCs w:val="28"/>
        </w:rPr>
        <w:t>Доволенском</w:t>
      </w:r>
      <w:proofErr w:type="spellEnd"/>
      <w:r w:rsidRPr="00CD208F">
        <w:rPr>
          <w:sz w:val="28"/>
          <w:szCs w:val="28"/>
        </w:rPr>
        <w:t xml:space="preserve"> (24,3%</w:t>
      </w:r>
      <w:r w:rsidR="000D4EB0" w:rsidRPr="00CD208F">
        <w:rPr>
          <w:sz w:val="28"/>
          <w:szCs w:val="28"/>
        </w:rPr>
        <w:t xml:space="preserve">) и </w:t>
      </w:r>
      <w:proofErr w:type="spellStart"/>
      <w:r w:rsidR="000D4EB0" w:rsidRPr="00CD208F">
        <w:rPr>
          <w:sz w:val="28"/>
          <w:szCs w:val="28"/>
        </w:rPr>
        <w:t>Кыштовском</w:t>
      </w:r>
      <w:proofErr w:type="spellEnd"/>
      <w:r w:rsidR="000D4EB0" w:rsidRPr="00CD208F">
        <w:rPr>
          <w:sz w:val="28"/>
          <w:szCs w:val="28"/>
        </w:rPr>
        <w:t xml:space="preserve"> (20,0%) районах.</w:t>
      </w:r>
    </w:p>
    <w:p w:rsidR="003216E0" w:rsidRPr="00CD3A1D" w:rsidRDefault="00FC1610" w:rsidP="00CD208F">
      <w:pPr>
        <w:spacing w:after="200"/>
        <w:ind w:left="-426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line id="Прямая соединительная линия 52" o:spid="_x0000_s1044" style="position:absolute;left:0;text-align:left;flip:y;z-index:251680768;visibility:visible" from="58.2pt,155pt" to="481.05pt,1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" strokecolor="red" strokeweight="2.25pt">
            <v:stroke dashstyle="3 1" joinstyle="miter"/>
          </v:line>
        </w:pict>
      </w:r>
      <w:r w:rsidRPr="00FC1610">
        <w:rPr>
          <w:noProof/>
          <w:color w:val="986297"/>
          <w:lang w:eastAsia="ru-RU"/>
        </w:rPr>
        <w:pict>
          <v:rect id="Прямоугольник 54" o:spid="_x0000_s1046" style="position:absolute;left:0;text-align:left;margin-left:54.3pt;margin-top:485.55pt;width:88.8pt;height:43.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" filled="f" strokecolor="#b73b61" strokeweight="2.25pt">
            <v:stroke dashstyle="3 1"/>
          </v:rect>
        </w:pict>
      </w:r>
      <w:r w:rsidRPr="00FC1610">
        <w:rPr>
          <w:noProof/>
          <w:color w:val="986297"/>
          <w:lang w:eastAsia="ru-RU"/>
        </w:rPr>
        <w:pict>
          <v:rect id="Прямоугольник 53" o:spid="_x0000_s1045" style="position:absolute;left:0;text-align:left;margin-left:48.65pt;margin-top:23.7pt;width:88.8pt;height:47.25pt;z-index:25168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" filled="f" strokecolor="#78973b" strokeweight="2.25pt">
            <v:stroke dashstyle="3 1"/>
          </v:rect>
        </w:pict>
      </w:r>
      <w:r w:rsidR="003216E0" w:rsidRPr="00CD3A1D">
        <w:rPr>
          <w:noProof/>
          <w:color w:val="986297"/>
          <w:lang w:eastAsia="ru-RU"/>
        </w:rPr>
        <w:drawing>
          <wp:inline distT="0" distB="0" distL="0" distR="0">
            <wp:extent cx="6483927" cy="6982691"/>
            <wp:effectExtent l="0" t="0" r="0" b="0"/>
            <wp:docPr id="56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3216E0" w:rsidRPr="00CD3A1D" w:rsidRDefault="003216E0" w:rsidP="00CD208F">
      <w:pPr>
        <w:spacing w:after="0" w:line="240" w:lineRule="auto"/>
        <w:jc w:val="center"/>
        <w:rPr>
          <w:rFonts w:eastAsia="SimSun"/>
          <w:lang w:eastAsia="ar-SA"/>
        </w:rPr>
        <w:sectPr w:rsidR="003216E0" w:rsidRPr="00CD3A1D" w:rsidSect="00BA6734">
          <w:pgSz w:w="11906" w:h="16838"/>
          <w:pgMar w:top="1134" w:right="851" w:bottom="1134" w:left="1701" w:header="709" w:footer="709" w:gutter="0"/>
          <w:cols w:space="720"/>
        </w:sect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Pr="00F91FBE"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Использование п</w:t>
      </w:r>
      <w:r w:rsidRPr="00C7740B">
        <w:rPr>
          <w:rFonts w:eastAsia="Calibri"/>
          <w:b/>
          <w:szCs w:val="24"/>
        </w:rPr>
        <w:t>латежн</w:t>
      </w:r>
      <w:r>
        <w:rPr>
          <w:rFonts w:eastAsia="Calibri"/>
          <w:b/>
          <w:szCs w:val="24"/>
        </w:rPr>
        <w:t>ого</w:t>
      </w:r>
      <w:r w:rsidRPr="00C7740B">
        <w:rPr>
          <w:rFonts w:eastAsia="Calibri"/>
          <w:b/>
          <w:szCs w:val="24"/>
        </w:rPr>
        <w:t xml:space="preserve"> терминал</w:t>
      </w:r>
      <w:r>
        <w:rPr>
          <w:rFonts w:eastAsia="Calibri"/>
          <w:b/>
          <w:szCs w:val="24"/>
        </w:rPr>
        <w:t>а</w:t>
      </w:r>
      <w:r w:rsidRPr="00C7740B">
        <w:rPr>
          <w:rFonts w:eastAsia="Calibri"/>
          <w:b/>
          <w:szCs w:val="24"/>
        </w:rPr>
        <w:t xml:space="preserve"> в отделении банка/банкомат</w:t>
      </w:r>
      <w:r>
        <w:rPr>
          <w:rFonts w:eastAsia="Calibri"/>
          <w:b/>
          <w:szCs w:val="24"/>
        </w:rPr>
        <w:t>а</w:t>
      </w:r>
      <w:r w:rsidRPr="00425F11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 xml:space="preserve">в разрезе территории, % от числа </w:t>
      </w:r>
      <w:proofErr w:type="gramStart"/>
      <w:r>
        <w:rPr>
          <w:rFonts w:eastAsia="Calibri"/>
          <w:b/>
          <w:szCs w:val="24"/>
        </w:rPr>
        <w:t>опрошенных</w:t>
      </w:r>
      <w:proofErr w:type="gramEnd"/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lastRenderedPageBreak/>
        <w:t>Мобильный банк чаще всего используют молодые люди в возрасте от 18 до 34 лет (70,2%), занятые в домашн</w:t>
      </w:r>
      <w:r w:rsidR="001A3462">
        <w:rPr>
          <w:sz w:val="28"/>
          <w:szCs w:val="28"/>
        </w:rPr>
        <w:t xml:space="preserve">ем хозяйстве (74,5%), жители </w:t>
      </w:r>
      <w:proofErr w:type="gramStart"/>
      <w:r w:rsidR="001A3462">
        <w:rPr>
          <w:sz w:val="28"/>
          <w:szCs w:val="28"/>
        </w:rPr>
        <w:t>г</w:t>
      </w:r>
      <w:proofErr w:type="gramEnd"/>
      <w:r w:rsidR="001A3462">
        <w:rPr>
          <w:sz w:val="28"/>
          <w:szCs w:val="28"/>
        </w:rPr>
        <w:t>. </w:t>
      </w:r>
      <w:r w:rsidRPr="00CD208F">
        <w:rPr>
          <w:sz w:val="28"/>
          <w:szCs w:val="28"/>
        </w:rPr>
        <w:t>Новосибирска (70,3%), имеющие доход от 30 до 60 тыс. руб. (78,1%). Реже используют мобильный банк пенсионеры, инвалиды (31,6%), учащиеся, студенты (42,6%), с общим образованием (30,8%), низким уровнем среднемесячного дохода – до 10 тыс. рублей (43,0%), от 10 до 15 тыс. рублей (46,5%), проживающие в ПГТ (37,4%), а также сельских населенных пунктах (35,1%).</w:t>
      </w:r>
    </w:p>
    <w:p w:rsidR="003216E0" w:rsidRPr="00CD208F" w:rsidRDefault="003216E0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В разрезе территорий Новосибирской области высокий уровень значений показателя (75% и выше) зафиксирован среди жителей Карасукского района (81,4%). Средний уровень зафиксирован в 7 муниципальных образованиях. Низкий уровень использования мобильного банка зафиксирован в 27 муниципальных образованиях, реже всего его используют </w:t>
      </w:r>
      <w:r w:rsidR="00444CAE">
        <w:rPr>
          <w:sz w:val="28"/>
          <w:szCs w:val="28"/>
        </w:rPr>
        <w:t xml:space="preserve">в </w:t>
      </w:r>
      <w:proofErr w:type="gramStart"/>
      <w:r w:rsidRPr="00CD208F">
        <w:rPr>
          <w:sz w:val="28"/>
          <w:szCs w:val="28"/>
        </w:rPr>
        <w:t>Ордынском</w:t>
      </w:r>
      <w:proofErr w:type="gramEnd"/>
      <w:r w:rsidRPr="00CD208F">
        <w:rPr>
          <w:sz w:val="28"/>
          <w:szCs w:val="28"/>
        </w:rPr>
        <w:t xml:space="preserve"> (20,0%), </w:t>
      </w:r>
      <w:proofErr w:type="spellStart"/>
      <w:r w:rsidRPr="00CD208F">
        <w:rPr>
          <w:sz w:val="28"/>
          <w:szCs w:val="28"/>
        </w:rPr>
        <w:t>Доволенском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Искитимском</w:t>
      </w:r>
      <w:proofErr w:type="spellEnd"/>
      <w:r w:rsidRPr="00CD208F">
        <w:rPr>
          <w:sz w:val="28"/>
          <w:szCs w:val="28"/>
        </w:rPr>
        <w:t xml:space="preserve"> (по 17,1%), </w:t>
      </w:r>
      <w:proofErr w:type="spellStart"/>
      <w:r w:rsidRPr="00CD208F">
        <w:rPr>
          <w:sz w:val="28"/>
          <w:szCs w:val="28"/>
        </w:rPr>
        <w:t>Кыштовском</w:t>
      </w:r>
      <w:proofErr w:type="spellEnd"/>
      <w:r w:rsidRPr="00CD208F">
        <w:rPr>
          <w:sz w:val="28"/>
          <w:szCs w:val="28"/>
        </w:rPr>
        <w:t xml:space="preserve"> и </w:t>
      </w:r>
      <w:proofErr w:type="spellStart"/>
      <w:r w:rsidRPr="00CD208F">
        <w:rPr>
          <w:sz w:val="28"/>
          <w:szCs w:val="28"/>
        </w:rPr>
        <w:t>Усть-Таркском</w:t>
      </w:r>
      <w:proofErr w:type="spellEnd"/>
      <w:r w:rsidRPr="00CD208F">
        <w:rPr>
          <w:sz w:val="28"/>
          <w:szCs w:val="28"/>
        </w:rPr>
        <w:t xml:space="preserve"> (по 15,7%) районах.</w:t>
      </w:r>
    </w:p>
    <w:p w:rsidR="003216E0" w:rsidRPr="00CD3A1D" w:rsidRDefault="00FC1610" w:rsidP="00CD208F">
      <w:pPr>
        <w:spacing w:after="200"/>
        <w:ind w:left="-426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line id="Прямая соединительная линия 59" o:spid="_x0000_s1042" style="position:absolute;left:0;text-align:left;flip:y;z-index:251671552;visibility:visible" from="53.95pt,93.1pt" to="474.95pt,9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" strokecolor="red" strokeweight="2.25pt">
            <v:stroke dashstyle="3 1" joinstyle="miter"/>
          </v:line>
        </w:pict>
      </w:r>
      <w:r w:rsidRPr="00FC1610">
        <w:rPr>
          <w:noProof/>
          <w:color w:val="986297"/>
          <w:lang w:eastAsia="ru-RU"/>
        </w:rPr>
        <w:pict>
          <v:rect id="Прямоугольник 57" o:spid="_x0000_s1041" style="position:absolute;left:0;text-align:left;margin-left:53.95pt;margin-top:440.3pt;width:88.8pt;height:69.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" filled="f" strokecolor="#b73b61" strokeweight="2.25pt">
            <v:stroke dashstyle="3 1"/>
          </v:rect>
        </w:pict>
      </w:r>
      <w:r w:rsidRPr="00FC1610">
        <w:rPr>
          <w:noProof/>
          <w:color w:val="986297"/>
          <w:lang w:eastAsia="ru-RU"/>
        </w:rPr>
        <w:pict>
          <v:rect id="Прямоугольник 58" o:spid="_x0000_s1043" style="position:absolute;left:0;text-align:left;margin-left:53.95pt;margin-top:19.35pt;width:88.8pt;height:19.3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" filled="f" strokecolor="#78973b" strokeweight="2.25pt">
            <v:stroke dashstyle="3 1"/>
          </v:rect>
        </w:pict>
      </w:r>
      <w:r w:rsidR="003216E0" w:rsidRPr="00CD3A1D">
        <w:rPr>
          <w:noProof/>
          <w:color w:val="986297"/>
          <w:lang w:eastAsia="ru-RU"/>
        </w:rPr>
        <w:drawing>
          <wp:inline distT="0" distB="0" distL="0" distR="0">
            <wp:extent cx="6478270" cy="6721434"/>
            <wp:effectExtent l="0" t="0" r="0" b="0"/>
            <wp:docPr id="60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3216E0" w:rsidRPr="0013347B" w:rsidRDefault="003216E0" w:rsidP="00CD208F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Использование м</w:t>
      </w:r>
      <w:r w:rsidRPr="00C7740B">
        <w:rPr>
          <w:rFonts w:eastAsia="Calibri"/>
          <w:b/>
          <w:szCs w:val="24"/>
        </w:rPr>
        <w:t>обильн</w:t>
      </w:r>
      <w:r>
        <w:rPr>
          <w:rFonts w:eastAsia="Calibri"/>
          <w:b/>
          <w:szCs w:val="24"/>
        </w:rPr>
        <w:t>ого</w:t>
      </w:r>
      <w:r w:rsidRPr="00C7740B">
        <w:rPr>
          <w:rFonts w:eastAsia="Calibri"/>
          <w:b/>
          <w:szCs w:val="24"/>
        </w:rPr>
        <w:t xml:space="preserve"> банк</w:t>
      </w:r>
      <w:r>
        <w:rPr>
          <w:rFonts w:eastAsia="Calibri"/>
          <w:b/>
          <w:szCs w:val="24"/>
        </w:rPr>
        <w:t>а</w:t>
      </w:r>
      <w:r w:rsidRPr="00C7740B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 xml:space="preserve">в разрезе территории, % от числа </w:t>
      </w:r>
      <w:proofErr w:type="gramStart"/>
      <w:r>
        <w:rPr>
          <w:rFonts w:eastAsia="Calibri"/>
          <w:b/>
          <w:szCs w:val="24"/>
        </w:rPr>
        <w:t>опрошенных</w:t>
      </w:r>
      <w:proofErr w:type="gramEnd"/>
    </w:p>
    <w:p w:rsidR="00CD208F" w:rsidRDefault="00CD208F" w:rsidP="00C7740B">
      <w:pPr>
        <w:jc w:val="both"/>
      </w:pPr>
    </w:p>
    <w:p w:rsidR="00625B97" w:rsidRPr="00CD208F" w:rsidRDefault="00221274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Интернет-банк чаще всего используют </w:t>
      </w:r>
      <w:r w:rsidR="00625B97" w:rsidRPr="00CD208F">
        <w:rPr>
          <w:sz w:val="28"/>
          <w:szCs w:val="28"/>
        </w:rPr>
        <w:t xml:space="preserve">жители </w:t>
      </w:r>
      <w:proofErr w:type="gramStart"/>
      <w:r w:rsidR="00625B97" w:rsidRPr="00CD208F">
        <w:rPr>
          <w:sz w:val="28"/>
          <w:szCs w:val="28"/>
        </w:rPr>
        <w:t>г</w:t>
      </w:r>
      <w:proofErr w:type="gramEnd"/>
      <w:r w:rsidR="00625B97" w:rsidRPr="00CD208F">
        <w:rPr>
          <w:sz w:val="28"/>
          <w:szCs w:val="28"/>
        </w:rPr>
        <w:t xml:space="preserve">. Новосибирска (71,0%), предприниматели, </w:t>
      </w:r>
      <w:proofErr w:type="spellStart"/>
      <w:r w:rsidR="00625B97" w:rsidRPr="00CD208F">
        <w:rPr>
          <w:sz w:val="28"/>
          <w:szCs w:val="28"/>
        </w:rPr>
        <w:t>самозанятые</w:t>
      </w:r>
      <w:proofErr w:type="spellEnd"/>
      <w:r w:rsidR="00625B97" w:rsidRPr="00CD208F">
        <w:rPr>
          <w:sz w:val="28"/>
          <w:szCs w:val="28"/>
        </w:rPr>
        <w:t xml:space="preserve"> (76,2%), респонденты, не имеющие детей (65,8</w:t>
      </w:r>
      <w:r w:rsidR="00DC5F42" w:rsidRPr="00CD208F">
        <w:rPr>
          <w:sz w:val="28"/>
          <w:szCs w:val="28"/>
        </w:rPr>
        <w:t>%), получившие</w:t>
      </w:r>
      <w:r w:rsidR="00625B97" w:rsidRPr="00CD208F">
        <w:rPr>
          <w:sz w:val="28"/>
          <w:szCs w:val="28"/>
        </w:rPr>
        <w:t xml:space="preserve"> высшее образование (65,3%), с уровнем среднемесячного дохода от 30 до 60 тыс. рублей (76,7%), более 60 тыс. рублей (69,0%).</w:t>
      </w:r>
    </w:p>
    <w:p w:rsidR="00221274" w:rsidRPr="00CD208F" w:rsidRDefault="00221274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Реже используют </w:t>
      </w:r>
      <w:r w:rsidR="00625B97" w:rsidRPr="00CD208F">
        <w:rPr>
          <w:sz w:val="28"/>
          <w:szCs w:val="28"/>
        </w:rPr>
        <w:t>интернет-банк пенсионеры, инвалиды (27,1</w:t>
      </w:r>
      <w:r w:rsidRPr="00CD208F">
        <w:rPr>
          <w:sz w:val="28"/>
          <w:szCs w:val="28"/>
        </w:rPr>
        <w:t xml:space="preserve">%), </w:t>
      </w:r>
      <w:r w:rsidR="00625B97" w:rsidRPr="00CD208F">
        <w:rPr>
          <w:sz w:val="28"/>
          <w:szCs w:val="28"/>
        </w:rPr>
        <w:t xml:space="preserve">респонденты, имеющие 3 и более детей (38,1%), кто получил общее образование (24,2%), среднее образование (38,1%), респонденты со </w:t>
      </w:r>
      <w:r w:rsidR="00625B97" w:rsidRPr="00CD208F">
        <w:rPr>
          <w:sz w:val="28"/>
          <w:szCs w:val="28"/>
        </w:rPr>
        <w:lastRenderedPageBreak/>
        <w:t xml:space="preserve">среднемесячным доходом до 10 тыс. рублей (28,9%), а также от 10 до 15 тыс. </w:t>
      </w:r>
      <w:r w:rsidR="00D2680F" w:rsidRPr="00CD208F">
        <w:rPr>
          <w:sz w:val="28"/>
          <w:szCs w:val="28"/>
        </w:rPr>
        <w:t>рублей (43,4%), жители районного центра (37,8</w:t>
      </w:r>
      <w:r w:rsidR="00DC5F42" w:rsidRPr="00CD208F">
        <w:rPr>
          <w:sz w:val="28"/>
          <w:szCs w:val="28"/>
        </w:rPr>
        <w:t>%), ПГТ</w:t>
      </w:r>
      <w:r w:rsidR="00D2680F" w:rsidRPr="00CD208F">
        <w:rPr>
          <w:sz w:val="28"/>
          <w:szCs w:val="28"/>
        </w:rPr>
        <w:t xml:space="preserve"> (25,8%), сельских населенных пунктов (21,9%).</w:t>
      </w:r>
    </w:p>
    <w:p w:rsidR="00221274" w:rsidRPr="00CD208F" w:rsidRDefault="00221274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В разрезе территорий Новосибирской об</w:t>
      </w:r>
      <w:r w:rsidR="00625B97" w:rsidRPr="00CD208F">
        <w:rPr>
          <w:sz w:val="28"/>
          <w:szCs w:val="28"/>
        </w:rPr>
        <w:t>ласти с</w:t>
      </w:r>
      <w:r w:rsidRPr="00CD208F">
        <w:rPr>
          <w:sz w:val="28"/>
          <w:szCs w:val="28"/>
        </w:rPr>
        <w:t>редний уровень</w:t>
      </w:r>
      <w:r w:rsidR="00625B97" w:rsidRPr="00CD208F">
        <w:rPr>
          <w:sz w:val="28"/>
          <w:szCs w:val="28"/>
        </w:rPr>
        <w:t xml:space="preserve"> значений показателя</w:t>
      </w:r>
      <w:r w:rsidRPr="00CD208F">
        <w:rPr>
          <w:sz w:val="28"/>
          <w:szCs w:val="28"/>
        </w:rPr>
        <w:t xml:space="preserve"> (50,0</w:t>
      </w:r>
      <w:r w:rsidR="00444CAE">
        <w:rPr>
          <w:sz w:val="28"/>
          <w:szCs w:val="28"/>
        </w:rPr>
        <w:t>–</w:t>
      </w:r>
      <w:r w:rsidRPr="00CD208F">
        <w:rPr>
          <w:sz w:val="28"/>
          <w:szCs w:val="28"/>
        </w:rPr>
        <w:t>74,9</w:t>
      </w:r>
      <w:r w:rsidR="005152E1" w:rsidRPr="00CD208F">
        <w:rPr>
          <w:sz w:val="28"/>
          <w:szCs w:val="28"/>
        </w:rPr>
        <w:t>%) зафиксирован</w:t>
      </w:r>
      <w:r w:rsidRPr="00CD208F">
        <w:rPr>
          <w:sz w:val="28"/>
          <w:szCs w:val="28"/>
        </w:rPr>
        <w:t xml:space="preserve"> в </w:t>
      </w:r>
      <w:r w:rsidR="00625B97" w:rsidRPr="00CD208F">
        <w:rPr>
          <w:sz w:val="28"/>
          <w:szCs w:val="28"/>
        </w:rPr>
        <w:t>3</w:t>
      </w:r>
      <w:r w:rsidRPr="00CD208F">
        <w:rPr>
          <w:sz w:val="28"/>
          <w:szCs w:val="28"/>
        </w:rPr>
        <w:t xml:space="preserve"> муниципальных образованиях</w:t>
      </w:r>
      <w:r w:rsidR="00625B97" w:rsidRPr="00CD208F">
        <w:rPr>
          <w:sz w:val="28"/>
          <w:szCs w:val="28"/>
        </w:rPr>
        <w:t xml:space="preserve">: </w:t>
      </w:r>
      <w:proofErr w:type="gramStart"/>
      <w:r w:rsidR="00625B97" w:rsidRPr="00CD208F">
        <w:rPr>
          <w:sz w:val="28"/>
          <w:szCs w:val="28"/>
        </w:rPr>
        <w:t>г</w:t>
      </w:r>
      <w:proofErr w:type="gramEnd"/>
      <w:r w:rsidR="00625B97" w:rsidRPr="00CD208F">
        <w:rPr>
          <w:sz w:val="28"/>
          <w:szCs w:val="28"/>
        </w:rPr>
        <w:t xml:space="preserve">. Новосибирск (71,0%), г. Бердск (68,6%), Карасукский район (67,1%). </w:t>
      </w:r>
      <w:r w:rsidRPr="00CD208F">
        <w:rPr>
          <w:sz w:val="28"/>
          <w:szCs w:val="28"/>
        </w:rPr>
        <w:t xml:space="preserve">Низкий уровень использования интернет-банка зафиксирован в 32 муниципальных образованиях, реже всего его используют в </w:t>
      </w:r>
      <w:proofErr w:type="spellStart"/>
      <w:r w:rsidRPr="00CD208F">
        <w:rPr>
          <w:sz w:val="28"/>
          <w:szCs w:val="28"/>
        </w:rPr>
        <w:t>Болотнинском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Сузунском</w:t>
      </w:r>
      <w:proofErr w:type="spellEnd"/>
      <w:r w:rsidRPr="00CD208F">
        <w:rPr>
          <w:sz w:val="28"/>
          <w:szCs w:val="28"/>
        </w:rPr>
        <w:t xml:space="preserve"> (по 15,7%), Здвинском, Краснозерском, </w:t>
      </w:r>
      <w:proofErr w:type="spellStart"/>
      <w:r w:rsidRPr="00CD208F">
        <w:rPr>
          <w:sz w:val="28"/>
          <w:szCs w:val="28"/>
        </w:rPr>
        <w:t>Маслянинском</w:t>
      </w:r>
      <w:proofErr w:type="spellEnd"/>
      <w:r w:rsidRPr="00CD208F">
        <w:rPr>
          <w:sz w:val="28"/>
          <w:szCs w:val="28"/>
        </w:rPr>
        <w:t xml:space="preserve"> (по 12,9%), </w:t>
      </w:r>
      <w:proofErr w:type="spellStart"/>
      <w:r w:rsidRPr="00CD208F">
        <w:rPr>
          <w:sz w:val="28"/>
          <w:szCs w:val="28"/>
        </w:rPr>
        <w:t>Искитимском</w:t>
      </w:r>
      <w:proofErr w:type="spellEnd"/>
      <w:r w:rsidRPr="00CD208F">
        <w:rPr>
          <w:sz w:val="28"/>
          <w:szCs w:val="28"/>
        </w:rPr>
        <w:t xml:space="preserve"> (11,4%), </w:t>
      </w:r>
      <w:proofErr w:type="spellStart"/>
      <w:r w:rsidRPr="00CD208F">
        <w:rPr>
          <w:sz w:val="28"/>
          <w:szCs w:val="28"/>
        </w:rPr>
        <w:t>Усть-Таркском</w:t>
      </w:r>
      <w:proofErr w:type="spellEnd"/>
      <w:r w:rsidRPr="00CD208F">
        <w:rPr>
          <w:sz w:val="28"/>
          <w:szCs w:val="28"/>
        </w:rPr>
        <w:t xml:space="preserve"> (10,0%), </w:t>
      </w:r>
      <w:proofErr w:type="spellStart"/>
      <w:r w:rsidRPr="00CD208F">
        <w:rPr>
          <w:sz w:val="28"/>
          <w:szCs w:val="28"/>
        </w:rPr>
        <w:t>Доволенском</w:t>
      </w:r>
      <w:proofErr w:type="spellEnd"/>
      <w:r w:rsidRPr="00CD208F">
        <w:rPr>
          <w:sz w:val="28"/>
          <w:szCs w:val="28"/>
        </w:rPr>
        <w:t xml:space="preserve"> (5,7%) районах.</w:t>
      </w:r>
    </w:p>
    <w:p w:rsidR="005F6208" w:rsidRPr="00CD208F" w:rsidRDefault="00573859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CD208F">
        <w:rPr>
          <w:sz w:val="28"/>
          <w:szCs w:val="28"/>
        </w:rPr>
        <w:t xml:space="preserve">Оплачивают покупки банковской картой на сайте </w:t>
      </w:r>
      <w:proofErr w:type="spellStart"/>
      <w:r w:rsidRPr="00CD208F">
        <w:rPr>
          <w:sz w:val="28"/>
          <w:szCs w:val="28"/>
        </w:rPr>
        <w:t>интернет-магазина</w:t>
      </w:r>
      <w:proofErr w:type="spellEnd"/>
      <w:r w:rsidRPr="00CD208F">
        <w:rPr>
          <w:sz w:val="28"/>
          <w:szCs w:val="28"/>
        </w:rPr>
        <w:t xml:space="preserve"> в основном молодые люди в возрасте от 18 до 34 лет (61,9%), </w:t>
      </w:r>
      <w:r w:rsidR="00EF7E4F" w:rsidRPr="00CD208F">
        <w:rPr>
          <w:sz w:val="28"/>
          <w:szCs w:val="28"/>
        </w:rPr>
        <w:t xml:space="preserve">жители г. Новосибирска (71,0%), </w:t>
      </w:r>
      <w:r w:rsidRPr="00CD208F">
        <w:rPr>
          <w:sz w:val="28"/>
          <w:szCs w:val="28"/>
        </w:rPr>
        <w:t xml:space="preserve">предприниматели, </w:t>
      </w:r>
      <w:proofErr w:type="spellStart"/>
      <w:r w:rsidRPr="00CD208F">
        <w:rPr>
          <w:sz w:val="28"/>
          <w:szCs w:val="28"/>
        </w:rPr>
        <w:t>самозанятые</w:t>
      </w:r>
      <w:proofErr w:type="spellEnd"/>
      <w:r w:rsidRPr="00CD208F">
        <w:rPr>
          <w:sz w:val="28"/>
          <w:szCs w:val="28"/>
        </w:rPr>
        <w:t xml:space="preserve"> (69,0%), респонденты, не имеющие детей (63,3%), с высшим образованием (63,7%) или научной степен</w:t>
      </w:r>
      <w:r w:rsidR="00EF7E4F" w:rsidRPr="00CD208F">
        <w:rPr>
          <w:sz w:val="28"/>
          <w:szCs w:val="28"/>
        </w:rPr>
        <w:t>ью (66,8%), те, кто имеет доход от 30 до 60 тыс. рублей (74,0%), более 60 тыс. рублей (70,3%).</w:t>
      </w:r>
      <w:r w:rsidR="005F6208" w:rsidRPr="00CD208F">
        <w:rPr>
          <w:sz w:val="28"/>
          <w:szCs w:val="28"/>
        </w:rPr>
        <w:t xml:space="preserve"> </w:t>
      </w:r>
      <w:proofErr w:type="gramEnd"/>
    </w:p>
    <w:p w:rsidR="00573859" w:rsidRPr="00CD208F" w:rsidRDefault="005F6208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Реже других </w:t>
      </w:r>
      <w:r w:rsidR="008E4A06" w:rsidRPr="00CD208F">
        <w:rPr>
          <w:sz w:val="28"/>
          <w:szCs w:val="28"/>
        </w:rPr>
        <w:t>оплачивают</w:t>
      </w:r>
      <w:r w:rsidRPr="00CD208F">
        <w:rPr>
          <w:sz w:val="28"/>
          <w:szCs w:val="28"/>
        </w:rPr>
        <w:t xml:space="preserve"> покупки в </w:t>
      </w:r>
      <w:proofErr w:type="spellStart"/>
      <w:proofErr w:type="gramStart"/>
      <w:r w:rsidRPr="00CD208F">
        <w:rPr>
          <w:sz w:val="28"/>
          <w:szCs w:val="28"/>
        </w:rPr>
        <w:t>интернет-магазине</w:t>
      </w:r>
      <w:proofErr w:type="spellEnd"/>
      <w:proofErr w:type="gramEnd"/>
      <w:r w:rsidRPr="00CD208F">
        <w:rPr>
          <w:sz w:val="28"/>
          <w:szCs w:val="28"/>
        </w:rPr>
        <w:t xml:space="preserve"> респонденты старшего возраста – от 55 лет и старше (40,3%), пенсионеры, инвалиды (29,9</w:t>
      </w:r>
      <w:r w:rsidR="008E4A06" w:rsidRPr="00CD208F">
        <w:rPr>
          <w:sz w:val="28"/>
          <w:szCs w:val="28"/>
        </w:rPr>
        <w:t>%), имеющие</w:t>
      </w:r>
      <w:r w:rsidRPr="00CD208F">
        <w:rPr>
          <w:sz w:val="28"/>
          <w:szCs w:val="28"/>
        </w:rPr>
        <w:t xml:space="preserve"> 2 (38,0%), </w:t>
      </w:r>
      <w:r w:rsidR="008E4A06" w:rsidRPr="00CD208F">
        <w:rPr>
          <w:sz w:val="28"/>
          <w:szCs w:val="28"/>
        </w:rPr>
        <w:t>трех и</w:t>
      </w:r>
      <w:r w:rsidRPr="00CD208F">
        <w:rPr>
          <w:sz w:val="28"/>
          <w:szCs w:val="28"/>
        </w:rPr>
        <w:t xml:space="preserve"> более детей (35,1%), среднемесячный доход до 10 тыс. рублей (25,9%), от 10 до 15 тыс. рублей (36,8%), с общим (21,6%), а также средним специальным образованием (30,8%).</w:t>
      </w:r>
    </w:p>
    <w:p w:rsidR="000D206A" w:rsidRPr="00CD208F" w:rsidRDefault="000D206A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>В разрезе территорий Новосибирской области средний уровень значений показателя (50,0</w:t>
      </w:r>
      <w:r w:rsidR="0087269D">
        <w:rPr>
          <w:sz w:val="28"/>
          <w:szCs w:val="28"/>
        </w:rPr>
        <w:t>–</w:t>
      </w:r>
      <w:r w:rsidRPr="00CD208F">
        <w:rPr>
          <w:sz w:val="28"/>
          <w:szCs w:val="28"/>
        </w:rPr>
        <w:t xml:space="preserve">74,9%) зафиксирован в 2 муниципальных образованиях: </w:t>
      </w:r>
      <w:proofErr w:type="gramStart"/>
      <w:r w:rsidRPr="00CD208F">
        <w:rPr>
          <w:sz w:val="28"/>
          <w:szCs w:val="28"/>
        </w:rPr>
        <w:t>г</w:t>
      </w:r>
      <w:proofErr w:type="gramEnd"/>
      <w:r w:rsidRPr="00CD208F">
        <w:rPr>
          <w:sz w:val="28"/>
          <w:szCs w:val="28"/>
        </w:rPr>
        <w:t xml:space="preserve">. Новосибирск (71,0%), г. Бердск (67,1%). Низкий уровень использования интернет-банка зафиксирован в 33 муниципальных образованиях, реже всего оплачивают покупки банковской картой на сайте </w:t>
      </w:r>
      <w:proofErr w:type="spellStart"/>
      <w:proofErr w:type="gramStart"/>
      <w:r w:rsidRPr="00CD208F">
        <w:rPr>
          <w:sz w:val="28"/>
          <w:szCs w:val="28"/>
        </w:rPr>
        <w:t>интернет-магазина</w:t>
      </w:r>
      <w:proofErr w:type="spellEnd"/>
      <w:proofErr w:type="gramEnd"/>
      <w:r w:rsidRPr="00CD208F">
        <w:rPr>
          <w:sz w:val="28"/>
          <w:szCs w:val="28"/>
        </w:rPr>
        <w:t xml:space="preserve"> в следующих муниципальных образованиях: Венгеровский, </w:t>
      </w:r>
      <w:proofErr w:type="spellStart"/>
      <w:r w:rsidRPr="00CD208F">
        <w:rPr>
          <w:sz w:val="28"/>
          <w:szCs w:val="28"/>
        </w:rPr>
        <w:t>Коченевский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Усть-Таркский</w:t>
      </w:r>
      <w:proofErr w:type="spellEnd"/>
      <w:r w:rsidRPr="00CD208F">
        <w:rPr>
          <w:sz w:val="28"/>
          <w:szCs w:val="28"/>
        </w:rPr>
        <w:t xml:space="preserve"> (по 4,3%), </w:t>
      </w:r>
      <w:proofErr w:type="spellStart"/>
      <w:r w:rsidRPr="00CD208F">
        <w:rPr>
          <w:sz w:val="28"/>
          <w:szCs w:val="28"/>
        </w:rPr>
        <w:t>Болотнинский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Здвинский</w:t>
      </w:r>
      <w:proofErr w:type="spellEnd"/>
      <w:r w:rsidRPr="00CD208F">
        <w:rPr>
          <w:sz w:val="28"/>
          <w:szCs w:val="28"/>
        </w:rPr>
        <w:t xml:space="preserve">, </w:t>
      </w:r>
      <w:proofErr w:type="spellStart"/>
      <w:r w:rsidRPr="00CD208F">
        <w:rPr>
          <w:sz w:val="28"/>
          <w:szCs w:val="28"/>
        </w:rPr>
        <w:t>Кочковский</w:t>
      </w:r>
      <w:proofErr w:type="spellEnd"/>
      <w:r w:rsidRPr="00CD208F">
        <w:rPr>
          <w:sz w:val="28"/>
          <w:szCs w:val="28"/>
        </w:rPr>
        <w:t xml:space="preserve"> (по 2,9%), </w:t>
      </w:r>
      <w:proofErr w:type="spellStart"/>
      <w:r w:rsidRPr="00CD208F">
        <w:rPr>
          <w:sz w:val="28"/>
          <w:szCs w:val="28"/>
        </w:rPr>
        <w:t>Маслянинский</w:t>
      </w:r>
      <w:proofErr w:type="spellEnd"/>
      <w:r w:rsidRPr="00CD208F">
        <w:rPr>
          <w:sz w:val="28"/>
          <w:szCs w:val="28"/>
        </w:rPr>
        <w:t xml:space="preserve"> (1,4%) районы.</w:t>
      </w:r>
    </w:p>
    <w:p w:rsidR="008E4A06" w:rsidRPr="00CD208F" w:rsidRDefault="008E4A06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Обращаются в кассы в отделении банка чаще всего респонденты, занятые в домашнем хозяйстве (57,5%), проживающие в районном центре (55,5%), ПГТ (57,1%). Реже всего </w:t>
      </w:r>
      <w:r w:rsidR="0087269D">
        <w:rPr>
          <w:sz w:val="28"/>
          <w:szCs w:val="28"/>
        </w:rPr>
        <w:t>–</w:t>
      </w:r>
      <w:r w:rsidR="0087269D" w:rsidRPr="00CD208F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>учащиеся и студенты (28,0%), имеющие доход более 60 тыс. рублей в месяц (33,3%), жители р.</w:t>
      </w:r>
      <w:r w:rsidR="0087269D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>п. Кольцово (25,7%) и Убинского района (22,9%).</w:t>
      </w:r>
    </w:p>
    <w:p w:rsidR="000D206A" w:rsidRPr="00CD208F" w:rsidRDefault="000D206A" w:rsidP="00CD208F">
      <w:pPr>
        <w:spacing w:after="0" w:line="240" w:lineRule="auto"/>
        <w:ind w:firstLine="709"/>
        <w:jc w:val="both"/>
        <w:rPr>
          <w:sz w:val="28"/>
          <w:szCs w:val="28"/>
        </w:rPr>
      </w:pPr>
      <w:r w:rsidRPr="00CD208F">
        <w:rPr>
          <w:sz w:val="28"/>
          <w:szCs w:val="28"/>
        </w:rPr>
        <w:t xml:space="preserve">В разрезе территорий Новосибирской области высокий уровень значений показателя (75,0% и выше) зафиксирован в 3 муниципальных образованиях: </w:t>
      </w:r>
      <w:proofErr w:type="spellStart"/>
      <w:r w:rsidRPr="00CD208F">
        <w:rPr>
          <w:sz w:val="28"/>
          <w:szCs w:val="28"/>
        </w:rPr>
        <w:t>Каргатский</w:t>
      </w:r>
      <w:proofErr w:type="spellEnd"/>
      <w:r w:rsidRPr="00CD208F">
        <w:rPr>
          <w:sz w:val="28"/>
          <w:szCs w:val="28"/>
        </w:rPr>
        <w:t xml:space="preserve"> (95,7%), </w:t>
      </w:r>
      <w:proofErr w:type="gramStart"/>
      <w:r w:rsidRPr="00CD208F">
        <w:rPr>
          <w:sz w:val="28"/>
          <w:szCs w:val="28"/>
        </w:rPr>
        <w:t>Ордынский</w:t>
      </w:r>
      <w:proofErr w:type="gramEnd"/>
      <w:r w:rsidRPr="00CD208F">
        <w:rPr>
          <w:sz w:val="28"/>
          <w:szCs w:val="28"/>
        </w:rPr>
        <w:t xml:space="preserve"> (85,7%), </w:t>
      </w:r>
      <w:proofErr w:type="spellStart"/>
      <w:r w:rsidRPr="00CD208F">
        <w:rPr>
          <w:sz w:val="28"/>
          <w:szCs w:val="28"/>
        </w:rPr>
        <w:t>Маслянинский</w:t>
      </w:r>
      <w:proofErr w:type="spellEnd"/>
      <w:r w:rsidRPr="00CD208F">
        <w:rPr>
          <w:sz w:val="28"/>
          <w:szCs w:val="28"/>
        </w:rPr>
        <w:t xml:space="preserve"> (82,9%) районы. Средний уровень зафиксирован в 12 МО, низкий уровень – в 20 муниципальных образованиях. Реже всего обращаются в кассы банка в следующих муниципальных образованиях: р.</w:t>
      </w:r>
      <w:r w:rsidR="0087269D">
        <w:rPr>
          <w:sz w:val="28"/>
          <w:szCs w:val="28"/>
        </w:rPr>
        <w:t xml:space="preserve"> </w:t>
      </w:r>
      <w:r w:rsidRPr="00CD208F">
        <w:rPr>
          <w:sz w:val="28"/>
          <w:szCs w:val="28"/>
        </w:rPr>
        <w:t xml:space="preserve">п. Кольцово (25,7%), </w:t>
      </w:r>
      <w:proofErr w:type="spellStart"/>
      <w:r w:rsidRPr="00CD208F">
        <w:rPr>
          <w:sz w:val="28"/>
          <w:szCs w:val="28"/>
        </w:rPr>
        <w:t>Убинский</w:t>
      </w:r>
      <w:proofErr w:type="spellEnd"/>
      <w:r w:rsidRPr="00CD208F">
        <w:rPr>
          <w:sz w:val="28"/>
          <w:szCs w:val="28"/>
        </w:rPr>
        <w:t xml:space="preserve"> район (22,9%).</w:t>
      </w:r>
    </w:p>
    <w:p w:rsidR="000D206A" w:rsidRDefault="000D206A" w:rsidP="00C7740B">
      <w:pPr>
        <w:jc w:val="both"/>
      </w:pPr>
    </w:p>
    <w:p w:rsidR="00221274" w:rsidRPr="00CD3A1D" w:rsidRDefault="00FC1610" w:rsidP="00CD208F">
      <w:pPr>
        <w:spacing w:after="200"/>
        <w:ind w:left="-426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line id="Прямая соединительная линия 63" o:spid="_x0000_s1039" style="position:absolute;left:0;text-align:left;flip:y;z-index:251653120;visibility:visible" from="36.45pt,65.8pt" to="470.05pt,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" strokecolor="red" strokeweight="2.25pt">
            <v:stroke dashstyle="3 1" joinstyle="miter"/>
          </v:line>
        </w:pict>
      </w:r>
      <w:r w:rsidRPr="00FC1610">
        <w:rPr>
          <w:noProof/>
          <w:color w:val="986297"/>
          <w:lang w:eastAsia="ru-RU"/>
        </w:rPr>
        <w:pict>
          <v:rect id="Прямоугольник 61" o:spid="_x0000_s1040" style="position:absolute;left:0;text-align:left;margin-left:47.45pt;margin-top:413.65pt;width:88.8pt;height:117.85pt;z-index:2516541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" filled="f" strokecolor="#b73b61" strokeweight="2.25pt">
            <v:stroke dashstyle="3 1"/>
          </v:rect>
        </w:pict>
      </w:r>
      <w:r w:rsidR="00221274" w:rsidRPr="00CD3A1D">
        <w:rPr>
          <w:noProof/>
          <w:color w:val="986297"/>
          <w:lang w:eastAsia="ru-RU"/>
        </w:rPr>
        <w:drawing>
          <wp:inline distT="0" distB="0" distL="0" distR="0">
            <wp:extent cx="6478270" cy="7053943"/>
            <wp:effectExtent l="0" t="0" r="0" b="0"/>
            <wp:docPr id="64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221274" w:rsidRPr="0013347B" w:rsidRDefault="00221274" w:rsidP="00CD208F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387251"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="00387251"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FB5DFC">
        <w:rPr>
          <w:rFonts w:eastAsia="Calibri"/>
          <w:b/>
          <w:szCs w:val="24"/>
        </w:rPr>
        <w:t>Использование интернет-банка</w:t>
      </w:r>
      <w:r w:rsidR="00387251">
        <w:rPr>
          <w:rFonts w:eastAsia="Calibri"/>
          <w:b/>
          <w:szCs w:val="24"/>
        </w:rPr>
        <w:t xml:space="preserve"> в разрезе территории</w:t>
      </w:r>
      <w:r>
        <w:rPr>
          <w:rFonts w:eastAsia="Calibri"/>
          <w:b/>
          <w:szCs w:val="24"/>
        </w:rPr>
        <w:t xml:space="preserve">, % от числа </w:t>
      </w:r>
      <w:proofErr w:type="gramStart"/>
      <w:r>
        <w:rPr>
          <w:rFonts w:eastAsia="Calibri"/>
          <w:b/>
          <w:szCs w:val="24"/>
        </w:rPr>
        <w:t>опрошенных</w:t>
      </w:r>
      <w:proofErr w:type="gramEnd"/>
    </w:p>
    <w:p w:rsidR="00FB5DFC" w:rsidRDefault="00FB5DFC" w:rsidP="00DC4B6B"/>
    <w:p w:rsidR="00FB5DFC" w:rsidRPr="00CD3A1D" w:rsidRDefault="00FB5DFC" w:rsidP="00CD208F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CD3A1D">
        <w:rPr>
          <w:noProof/>
          <w:color w:val="986297"/>
          <w:lang w:eastAsia="ru-RU"/>
        </w:rPr>
        <w:lastRenderedPageBreak/>
        <w:drawing>
          <wp:inline distT="0" distB="0" distL="0" distR="0">
            <wp:extent cx="6478270" cy="7053943"/>
            <wp:effectExtent l="0" t="0" r="0" b="0"/>
            <wp:docPr id="78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FB5DFC" w:rsidRDefault="00FB5DFC" w:rsidP="00F16CD0">
      <w:pPr>
        <w:spacing w:after="0" w:line="240" w:lineRule="auto"/>
        <w:ind w:firstLine="0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 w:rsidR="00387251"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="00387251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387251">
        <w:rPr>
          <w:rFonts w:eastAsia="Calibri"/>
          <w:b/>
          <w:szCs w:val="24"/>
        </w:rPr>
        <w:t>Использование п</w:t>
      </w:r>
      <w:r>
        <w:rPr>
          <w:rFonts w:eastAsia="Calibri"/>
          <w:b/>
          <w:szCs w:val="24"/>
        </w:rPr>
        <w:t>латеж</w:t>
      </w:r>
      <w:r w:rsidR="00387251">
        <w:rPr>
          <w:rFonts w:eastAsia="Calibri"/>
          <w:b/>
          <w:szCs w:val="24"/>
        </w:rPr>
        <w:t>ей</w:t>
      </w:r>
      <w:r>
        <w:rPr>
          <w:rFonts w:eastAsia="Calibri"/>
          <w:b/>
          <w:szCs w:val="24"/>
        </w:rPr>
        <w:t xml:space="preserve"> банковской картой на сайте </w:t>
      </w:r>
      <w:proofErr w:type="spellStart"/>
      <w:proofErr w:type="gramStart"/>
      <w:r>
        <w:rPr>
          <w:rFonts w:eastAsia="Calibri"/>
          <w:b/>
          <w:szCs w:val="24"/>
        </w:rPr>
        <w:t>интернет-магазина</w:t>
      </w:r>
      <w:proofErr w:type="spellEnd"/>
      <w:proofErr w:type="gramEnd"/>
      <w:r w:rsidR="00387251">
        <w:rPr>
          <w:rFonts w:eastAsia="Calibri"/>
          <w:b/>
          <w:szCs w:val="24"/>
        </w:rPr>
        <w:t xml:space="preserve"> в разрезе территорий</w:t>
      </w:r>
      <w:r>
        <w:rPr>
          <w:rFonts w:eastAsia="Calibri"/>
          <w:b/>
          <w:szCs w:val="24"/>
        </w:rPr>
        <w:t>, % от числа опрошенных</w:t>
      </w:r>
    </w:p>
    <w:p w:rsidR="00FB5DFC" w:rsidRPr="00CD3A1D" w:rsidRDefault="00FC1610" w:rsidP="00F16CD0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rect id="Прямоугольник 33" o:spid="_x0000_s1038" style="position:absolute;left:0;text-align:left;margin-left:58.85pt;margin-top:16.8pt;width:88.8pt;height:49.5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" filled="f" strokecolor="#78973b" strokeweight="2.25pt">
            <v:stroke dashstyle="3 1"/>
          </v:rect>
        </w:pict>
      </w:r>
      <w:r w:rsidR="00FB5DFC" w:rsidRPr="00CD3A1D">
        <w:rPr>
          <w:noProof/>
          <w:color w:val="986297"/>
          <w:lang w:eastAsia="ru-RU"/>
        </w:rPr>
        <w:drawing>
          <wp:inline distT="0" distB="0" distL="0" distR="0">
            <wp:extent cx="6478270" cy="7053943"/>
            <wp:effectExtent l="0" t="0" r="0" b="0"/>
            <wp:docPr id="79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FB5DFC" w:rsidRPr="0013347B" w:rsidRDefault="00FB5DFC" w:rsidP="00F16CD0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B32076"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="00B32076">
        <w:rPr>
          <w:rFonts w:eastAsia="Calibri"/>
          <w:szCs w:val="24"/>
        </w:rPr>
        <w:t>6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Обращение в кассы банка</w:t>
      </w:r>
      <w:r w:rsidR="00B32076">
        <w:rPr>
          <w:rFonts w:eastAsia="Calibri"/>
          <w:b/>
          <w:szCs w:val="24"/>
        </w:rPr>
        <w:t xml:space="preserve"> в разрезе территорий</w:t>
      </w:r>
      <w:r>
        <w:rPr>
          <w:rFonts w:eastAsia="Calibri"/>
          <w:b/>
          <w:szCs w:val="24"/>
        </w:rPr>
        <w:t>, % от числа опрошенных</w:t>
      </w:r>
    </w:p>
    <w:p w:rsidR="00FB5DFC" w:rsidRPr="0013347B" w:rsidRDefault="00FB5DFC" w:rsidP="00F16CD0">
      <w:pPr>
        <w:spacing w:after="0" w:line="240" w:lineRule="auto"/>
        <w:ind w:firstLineChars="709" w:firstLine="1702"/>
        <w:jc w:val="center"/>
      </w:pPr>
    </w:p>
    <w:p w:rsidR="00362CB9" w:rsidRPr="00F16CD0" w:rsidRDefault="00362CB9" w:rsidP="00F16CD0">
      <w:pPr>
        <w:spacing w:after="0" w:line="240" w:lineRule="auto"/>
        <w:ind w:firstLine="709"/>
        <w:jc w:val="both"/>
        <w:rPr>
          <w:sz w:val="28"/>
          <w:szCs w:val="28"/>
        </w:rPr>
      </w:pPr>
      <w:r w:rsidRPr="00F16CD0">
        <w:rPr>
          <w:sz w:val="28"/>
          <w:szCs w:val="28"/>
        </w:rPr>
        <w:t>В отношении ряда финансовых продуктов (услуг) будет проведено сравнение данных текущего опроса с данными официальной статистики Центрального банка Российской Федерации, при этом ряд показателей нельзя сравнить в связи с использованием разного инструментария опросов.</w:t>
      </w:r>
    </w:p>
    <w:p w:rsidR="00362CB9" w:rsidRPr="00F16CD0" w:rsidRDefault="00362CB9" w:rsidP="00F16CD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4E23FC" w:rsidRDefault="004E23FC" w:rsidP="00362CB9">
      <w:pPr>
        <w:jc w:val="both"/>
      </w:pPr>
    </w:p>
    <w:p w:rsidR="00362CB9" w:rsidRPr="00F16CD0" w:rsidRDefault="00362CB9" w:rsidP="00F16CD0">
      <w:pPr>
        <w:spacing w:after="0" w:line="240" w:lineRule="auto"/>
        <w:ind w:firstLine="709"/>
        <w:jc w:val="center"/>
        <w:rPr>
          <w:b/>
          <w:sz w:val="28"/>
          <w:szCs w:val="28"/>
        </w:rPr>
      </w:pPr>
      <w:r w:rsidRPr="00F16CD0">
        <w:rPr>
          <w:b/>
          <w:sz w:val="28"/>
          <w:szCs w:val="28"/>
        </w:rPr>
        <w:lastRenderedPageBreak/>
        <w:t>Сравнение ряда показателей с данными общероссийского опроса, проводимого Центральным банком РФ в рамках мониторинга финансовой доступности</w:t>
      </w:r>
    </w:p>
    <w:p w:rsidR="00362CB9" w:rsidRPr="00F16CD0" w:rsidRDefault="00362CB9" w:rsidP="00F16CD0">
      <w:pPr>
        <w:spacing w:after="0" w:line="240" w:lineRule="auto"/>
        <w:ind w:firstLine="709"/>
        <w:jc w:val="center"/>
        <w:rPr>
          <w:b/>
          <w:sz w:val="28"/>
          <w:szCs w:val="28"/>
        </w:rPr>
      </w:pPr>
    </w:p>
    <w:p w:rsidR="00287A50" w:rsidRPr="00F16CD0" w:rsidRDefault="00287A50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В настоящем мониторинге и исследовании, проведенном для Центрального банка, использован разный, но схожий инструментарий. К примеру, в исследовании Центрального банка можно выделить 3 показателя, </w:t>
      </w:r>
      <w:r w:rsidR="00202FA4" w:rsidRPr="00F16CD0">
        <w:rPr>
          <w:rFonts w:eastAsia="Calibri"/>
          <w:sz w:val="28"/>
          <w:szCs w:val="28"/>
        </w:rPr>
        <w:t>касаем</w:t>
      </w:r>
      <w:r w:rsidR="00202FA4">
        <w:rPr>
          <w:rFonts w:eastAsia="Calibri"/>
          <w:sz w:val="28"/>
          <w:szCs w:val="28"/>
        </w:rPr>
        <w:t>о</w:t>
      </w:r>
      <w:r w:rsidR="00202FA4" w:rsidRPr="00F16CD0">
        <w:rPr>
          <w:rFonts w:eastAsia="Calibri"/>
          <w:sz w:val="28"/>
          <w:szCs w:val="28"/>
        </w:rPr>
        <w:t xml:space="preserve"> </w:t>
      </w:r>
      <w:r w:rsidRPr="00F16CD0">
        <w:rPr>
          <w:rFonts w:eastAsia="Calibri"/>
          <w:sz w:val="28"/>
          <w:szCs w:val="28"/>
        </w:rPr>
        <w:t xml:space="preserve">пользования услугами </w:t>
      </w:r>
      <w:proofErr w:type="spellStart"/>
      <w:r w:rsidRPr="00F16CD0">
        <w:rPr>
          <w:rFonts w:eastAsia="Calibri"/>
          <w:sz w:val="28"/>
          <w:szCs w:val="28"/>
        </w:rPr>
        <w:t>интернет-банкинга</w:t>
      </w:r>
      <w:proofErr w:type="spellEnd"/>
      <w:r w:rsidRPr="00F16CD0">
        <w:rPr>
          <w:rFonts w:eastAsia="Calibri"/>
          <w:sz w:val="28"/>
          <w:szCs w:val="28"/>
        </w:rPr>
        <w:t xml:space="preserve">: использование </w:t>
      </w:r>
      <w:r w:rsidR="006D7904" w:rsidRPr="00F16CD0">
        <w:rPr>
          <w:rFonts w:eastAsia="Calibri"/>
          <w:sz w:val="28"/>
          <w:szCs w:val="28"/>
        </w:rPr>
        <w:t xml:space="preserve">интернет-банка </w:t>
      </w:r>
      <w:r w:rsidRPr="00F16CD0">
        <w:rPr>
          <w:rFonts w:eastAsia="Calibri"/>
          <w:sz w:val="28"/>
          <w:szCs w:val="28"/>
        </w:rPr>
        <w:t xml:space="preserve">через стационарный компьютер/ноутбук и/или мобильное устройство; через стационарный компьютер/ноутбук; через мобильное устройство. В анкете текущего исследования был использован вариант ответа «Интернет-банк (доступ с компьютера/ноутбука)». Сравнение результатов двух исследований проведено по значению «использование </w:t>
      </w:r>
      <w:proofErr w:type="spellStart"/>
      <w:r w:rsidRPr="00F16CD0">
        <w:rPr>
          <w:rFonts w:eastAsia="Calibri"/>
          <w:sz w:val="28"/>
          <w:szCs w:val="28"/>
        </w:rPr>
        <w:t>интернет-банкинга</w:t>
      </w:r>
      <w:proofErr w:type="spellEnd"/>
      <w:r w:rsidRPr="00F16CD0">
        <w:rPr>
          <w:rFonts w:eastAsia="Calibri"/>
          <w:sz w:val="28"/>
          <w:szCs w:val="28"/>
        </w:rPr>
        <w:t xml:space="preserve"> через стационарный компьютер/ноутбук». Респонденты, проживающие в Новосибирской области, используют </w:t>
      </w:r>
      <w:proofErr w:type="spellStart"/>
      <w:r w:rsidRPr="00F16CD0">
        <w:rPr>
          <w:rFonts w:eastAsia="Calibri"/>
          <w:sz w:val="28"/>
          <w:szCs w:val="28"/>
        </w:rPr>
        <w:t>интернет-банкинг</w:t>
      </w:r>
      <w:proofErr w:type="spellEnd"/>
      <w:r w:rsidRPr="00F16CD0">
        <w:rPr>
          <w:rFonts w:eastAsia="Calibri"/>
          <w:sz w:val="28"/>
          <w:szCs w:val="28"/>
        </w:rPr>
        <w:t xml:space="preserve"> (через стационарный компьютер/ноутбук) на 26,3% чаще (54,0%).</w:t>
      </w:r>
    </w:p>
    <w:p w:rsidR="00A14F6D" w:rsidRPr="00F16CD0" w:rsidRDefault="00A14F6D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В исследовании Центрального банка можно выделить 3 показателя, </w:t>
      </w:r>
      <w:r w:rsidR="00202FA4" w:rsidRPr="00F16CD0">
        <w:rPr>
          <w:rFonts w:eastAsia="Calibri"/>
          <w:sz w:val="28"/>
          <w:szCs w:val="28"/>
        </w:rPr>
        <w:t>касаем</w:t>
      </w:r>
      <w:r w:rsidR="00202FA4">
        <w:rPr>
          <w:rFonts w:eastAsia="Calibri"/>
          <w:sz w:val="28"/>
          <w:szCs w:val="28"/>
        </w:rPr>
        <w:t>о</w:t>
      </w:r>
      <w:r w:rsidR="00202FA4" w:rsidRPr="00F16CD0">
        <w:rPr>
          <w:rFonts w:eastAsia="Calibri"/>
          <w:sz w:val="28"/>
          <w:szCs w:val="28"/>
        </w:rPr>
        <w:t xml:space="preserve"> </w:t>
      </w:r>
      <w:r w:rsidRPr="00F16CD0">
        <w:rPr>
          <w:rFonts w:eastAsia="Calibri"/>
          <w:sz w:val="28"/>
          <w:szCs w:val="28"/>
        </w:rPr>
        <w:t xml:space="preserve">использования мобильного банка: </w:t>
      </w:r>
      <w:proofErr w:type="gramStart"/>
      <w:r w:rsidRPr="00F16CD0">
        <w:rPr>
          <w:rFonts w:eastAsia="Calibri"/>
          <w:sz w:val="28"/>
          <w:szCs w:val="28"/>
        </w:rPr>
        <w:t>мобильный</w:t>
      </w:r>
      <w:proofErr w:type="gramEnd"/>
      <w:r w:rsidRPr="00F16CD0">
        <w:rPr>
          <w:rFonts w:eastAsia="Calibri"/>
          <w:sz w:val="28"/>
          <w:szCs w:val="28"/>
        </w:rPr>
        <w:t xml:space="preserve"> </w:t>
      </w:r>
      <w:proofErr w:type="spellStart"/>
      <w:r w:rsidRPr="00F16CD0">
        <w:rPr>
          <w:rFonts w:eastAsia="Calibri"/>
          <w:sz w:val="28"/>
          <w:szCs w:val="28"/>
        </w:rPr>
        <w:t>банкинг</w:t>
      </w:r>
      <w:proofErr w:type="spellEnd"/>
      <w:r w:rsidRPr="00F16CD0">
        <w:rPr>
          <w:rFonts w:eastAsia="Calibri"/>
          <w:sz w:val="28"/>
          <w:szCs w:val="28"/>
        </w:rPr>
        <w:t xml:space="preserve"> через приложение и/или </w:t>
      </w:r>
      <w:proofErr w:type="spellStart"/>
      <w:r w:rsidR="00202FA4" w:rsidRPr="00F16CD0">
        <w:rPr>
          <w:rFonts w:eastAsia="Calibri"/>
          <w:sz w:val="28"/>
          <w:szCs w:val="28"/>
        </w:rPr>
        <w:t>СМС</w:t>
      </w:r>
      <w:r w:rsidRPr="00F16CD0">
        <w:rPr>
          <w:rFonts w:eastAsia="Calibri"/>
          <w:sz w:val="28"/>
          <w:szCs w:val="28"/>
        </w:rPr>
        <w:t>-команды</w:t>
      </w:r>
      <w:proofErr w:type="spellEnd"/>
      <w:r w:rsidRPr="00F16CD0">
        <w:rPr>
          <w:rFonts w:eastAsia="Calibri"/>
          <w:sz w:val="28"/>
          <w:szCs w:val="28"/>
        </w:rPr>
        <w:t xml:space="preserve">; мобильный </w:t>
      </w:r>
      <w:proofErr w:type="spellStart"/>
      <w:r w:rsidRPr="00F16CD0">
        <w:rPr>
          <w:rFonts w:eastAsia="Calibri"/>
          <w:sz w:val="28"/>
          <w:szCs w:val="28"/>
        </w:rPr>
        <w:t>банкинг</w:t>
      </w:r>
      <w:proofErr w:type="spellEnd"/>
      <w:r w:rsidRPr="00F16CD0">
        <w:rPr>
          <w:rFonts w:eastAsia="Calibri"/>
          <w:sz w:val="28"/>
          <w:szCs w:val="28"/>
        </w:rPr>
        <w:t xml:space="preserve"> через приложение; мобильный </w:t>
      </w:r>
      <w:proofErr w:type="spellStart"/>
      <w:r w:rsidRPr="00F16CD0">
        <w:rPr>
          <w:rFonts w:eastAsia="Calibri"/>
          <w:sz w:val="28"/>
          <w:szCs w:val="28"/>
        </w:rPr>
        <w:t>банкинг</w:t>
      </w:r>
      <w:proofErr w:type="spellEnd"/>
      <w:r w:rsidRPr="00F16CD0">
        <w:rPr>
          <w:rFonts w:eastAsia="Calibri"/>
          <w:sz w:val="28"/>
          <w:szCs w:val="28"/>
        </w:rPr>
        <w:t xml:space="preserve"> через </w:t>
      </w:r>
      <w:proofErr w:type="spellStart"/>
      <w:r w:rsidR="00202FA4" w:rsidRPr="00F16CD0">
        <w:rPr>
          <w:rFonts w:eastAsia="Calibri"/>
          <w:sz w:val="28"/>
          <w:szCs w:val="28"/>
        </w:rPr>
        <w:t>СМС</w:t>
      </w:r>
      <w:r w:rsidRPr="00F16CD0">
        <w:rPr>
          <w:rFonts w:eastAsia="Calibri"/>
          <w:sz w:val="28"/>
          <w:szCs w:val="28"/>
        </w:rPr>
        <w:t>-команды</w:t>
      </w:r>
      <w:proofErr w:type="spellEnd"/>
      <w:r w:rsidRPr="00F16CD0">
        <w:rPr>
          <w:rFonts w:eastAsia="Calibri"/>
          <w:sz w:val="28"/>
          <w:szCs w:val="28"/>
        </w:rPr>
        <w:t xml:space="preserve">. Сравнение результатов двух исследований проведено по 2 показателям: </w:t>
      </w:r>
    </w:p>
    <w:p w:rsidR="00A14F6D" w:rsidRPr="00F16CD0" w:rsidRDefault="00A14F6D" w:rsidP="00F16CD0">
      <w:pPr>
        <w:pStyle w:val="af9"/>
        <w:numPr>
          <w:ilvl w:val="0"/>
          <w:numId w:val="9"/>
        </w:numPr>
        <w:spacing w:after="0" w:line="240" w:lineRule="auto"/>
        <w:ind w:left="0"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«использование </w:t>
      </w:r>
      <w:proofErr w:type="spellStart"/>
      <w:r w:rsidRPr="00F16CD0">
        <w:rPr>
          <w:rFonts w:eastAsia="Calibri"/>
          <w:sz w:val="28"/>
          <w:szCs w:val="28"/>
        </w:rPr>
        <w:t>мобильного-банкинга</w:t>
      </w:r>
      <w:proofErr w:type="spellEnd"/>
      <w:r w:rsidRPr="00F16CD0">
        <w:rPr>
          <w:rFonts w:eastAsia="Calibri"/>
          <w:sz w:val="28"/>
          <w:szCs w:val="28"/>
        </w:rPr>
        <w:t xml:space="preserve"> через приложение»;</w:t>
      </w:r>
    </w:p>
    <w:p w:rsidR="00A14F6D" w:rsidRPr="00F16CD0" w:rsidRDefault="00A14F6D" w:rsidP="00F16CD0">
      <w:pPr>
        <w:pStyle w:val="af9"/>
        <w:numPr>
          <w:ilvl w:val="0"/>
          <w:numId w:val="9"/>
        </w:numPr>
        <w:spacing w:after="0" w:line="240" w:lineRule="auto"/>
        <w:ind w:left="0"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«использование </w:t>
      </w:r>
      <w:proofErr w:type="gramStart"/>
      <w:r w:rsidRPr="00F16CD0">
        <w:rPr>
          <w:rFonts w:eastAsia="Calibri"/>
          <w:sz w:val="28"/>
          <w:szCs w:val="28"/>
        </w:rPr>
        <w:t>мобильного</w:t>
      </w:r>
      <w:proofErr w:type="gramEnd"/>
      <w:r w:rsidRPr="00F16CD0">
        <w:rPr>
          <w:rFonts w:eastAsia="Calibri"/>
          <w:sz w:val="28"/>
          <w:szCs w:val="28"/>
        </w:rPr>
        <w:t xml:space="preserve"> </w:t>
      </w:r>
      <w:proofErr w:type="spellStart"/>
      <w:r w:rsidRPr="00F16CD0">
        <w:rPr>
          <w:rFonts w:eastAsia="Calibri"/>
          <w:sz w:val="28"/>
          <w:szCs w:val="28"/>
        </w:rPr>
        <w:t>банкинга</w:t>
      </w:r>
      <w:proofErr w:type="spellEnd"/>
      <w:r w:rsidRPr="00F16CD0">
        <w:rPr>
          <w:rFonts w:eastAsia="Calibri"/>
          <w:sz w:val="28"/>
          <w:szCs w:val="28"/>
        </w:rPr>
        <w:t xml:space="preserve"> через </w:t>
      </w:r>
      <w:proofErr w:type="spellStart"/>
      <w:r w:rsidR="00202FA4">
        <w:rPr>
          <w:rFonts w:eastAsia="Calibri"/>
          <w:sz w:val="28"/>
          <w:szCs w:val="28"/>
        </w:rPr>
        <w:t>СМС</w:t>
      </w:r>
      <w:r w:rsidRPr="00F16CD0">
        <w:rPr>
          <w:rFonts w:eastAsia="Calibri"/>
          <w:sz w:val="28"/>
          <w:szCs w:val="28"/>
        </w:rPr>
        <w:t>-команды</w:t>
      </w:r>
      <w:proofErr w:type="spellEnd"/>
      <w:r w:rsidRPr="00F16CD0">
        <w:rPr>
          <w:rFonts w:eastAsia="Calibri"/>
          <w:sz w:val="28"/>
          <w:szCs w:val="28"/>
        </w:rPr>
        <w:t>».</w:t>
      </w:r>
    </w:p>
    <w:p w:rsidR="00A14F6D" w:rsidRPr="00F16CD0" w:rsidRDefault="00A14F6D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Выяснилось, что респонденты, проживающие в Новосибирской области, на 10% реже используют </w:t>
      </w:r>
      <w:proofErr w:type="gramStart"/>
      <w:r w:rsidRPr="00F16CD0">
        <w:rPr>
          <w:rFonts w:eastAsia="Calibri"/>
          <w:sz w:val="28"/>
          <w:szCs w:val="28"/>
        </w:rPr>
        <w:t>мобильный</w:t>
      </w:r>
      <w:proofErr w:type="gramEnd"/>
      <w:r w:rsidRPr="00F16CD0">
        <w:rPr>
          <w:rFonts w:eastAsia="Calibri"/>
          <w:sz w:val="28"/>
          <w:szCs w:val="28"/>
        </w:rPr>
        <w:t xml:space="preserve"> </w:t>
      </w:r>
      <w:proofErr w:type="spellStart"/>
      <w:r w:rsidRPr="00F16CD0">
        <w:rPr>
          <w:rFonts w:eastAsia="Calibri"/>
          <w:sz w:val="28"/>
          <w:szCs w:val="28"/>
        </w:rPr>
        <w:t>банкинг</w:t>
      </w:r>
      <w:proofErr w:type="spellEnd"/>
      <w:r w:rsidRPr="00F16CD0">
        <w:rPr>
          <w:rFonts w:eastAsia="Calibri"/>
          <w:sz w:val="28"/>
          <w:szCs w:val="28"/>
        </w:rPr>
        <w:t xml:space="preserve"> через </w:t>
      </w:r>
      <w:proofErr w:type="spellStart"/>
      <w:r w:rsidR="00202FA4">
        <w:rPr>
          <w:rFonts w:eastAsia="Calibri"/>
          <w:sz w:val="28"/>
          <w:szCs w:val="28"/>
        </w:rPr>
        <w:t>СМС</w:t>
      </w:r>
      <w:r w:rsidRPr="00F16CD0">
        <w:rPr>
          <w:rFonts w:eastAsia="Calibri"/>
          <w:sz w:val="28"/>
          <w:szCs w:val="28"/>
        </w:rPr>
        <w:t>-команды</w:t>
      </w:r>
      <w:proofErr w:type="spellEnd"/>
      <w:r w:rsidRPr="00F16CD0">
        <w:rPr>
          <w:rFonts w:eastAsia="Calibri"/>
          <w:sz w:val="28"/>
          <w:szCs w:val="28"/>
        </w:rPr>
        <w:t xml:space="preserve">, чем по в среднем по стране (17,9%), при этом на 16,5% чаще используют мобильный </w:t>
      </w:r>
      <w:proofErr w:type="spellStart"/>
      <w:r w:rsidRPr="00F16CD0">
        <w:rPr>
          <w:rFonts w:eastAsia="Calibri"/>
          <w:sz w:val="28"/>
          <w:szCs w:val="28"/>
        </w:rPr>
        <w:t>банкинг</w:t>
      </w:r>
      <w:proofErr w:type="spellEnd"/>
      <w:r w:rsidRPr="00F16CD0">
        <w:rPr>
          <w:rFonts w:eastAsia="Calibri"/>
          <w:sz w:val="28"/>
          <w:szCs w:val="28"/>
        </w:rPr>
        <w:t xml:space="preserve"> через приложение на смартфоне/планшете (58,5%).</w:t>
      </w:r>
    </w:p>
    <w:p w:rsidR="006D7904" w:rsidRPr="00F16CD0" w:rsidRDefault="003E6CE2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В целом по показателю «дистанционный доступ к банковским счетам для перевода денежных средств», который включает использование услуг </w:t>
      </w:r>
      <w:proofErr w:type="spellStart"/>
      <w:r w:rsidRPr="00F16CD0">
        <w:rPr>
          <w:rFonts w:eastAsia="Calibri"/>
          <w:sz w:val="28"/>
          <w:szCs w:val="28"/>
        </w:rPr>
        <w:t>интернет</w:t>
      </w:r>
      <w:r w:rsidR="003925B6" w:rsidRPr="00F16CD0">
        <w:rPr>
          <w:rFonts w:eastAsia="Calibri"/>
          <w:sz w:val="28"/>
          <w:szCs w:val="28"/>
        </w:rPr>
        <w:t>-банкинга</w:t>
      </w:r>
      <w:proofErr w:type="spellEnd"/>
      <w:r w:rsidRPr="00F16CD0">
        <w:rPr>
          <w:rFonts w:eastAsia="Calibri"/>
          <w:sz w:val="28"/>
          <w:szCs w:val="28"/>
        </w:rPr>
        <w:t xml:space="preserve"> и/или мобильного </w:t>
      </w:r>
      <w:proofErr w:type="spellStart"/>
      <w:r w:rsidRPr="00F16CD0">
        <w:rPr>
          <w:rFonts w:eastAsia="Calibri"/>
          <w:sz w:val="28"/>
          <w:szCs w:val="28"/>
        </w:rPr>
        <w:t>банкинга</w:t>
      </w:r>
      <w:proofErr w:type="spellEnd"/>
      <w:r w:rsidR="003925B6" w:rsidRPr="00F16CD0">
        <w:rPr>
          <w:rFonts w:eastAsia="Calibri"/>
          <w:sz w:val="28"/>
          <w:szCs w:val="28"/>
        </w:rPr>
        <w:t>, доля населения, использующего услуги</w:t>
      </w:r>
      <w:r w:rsidR="00202FA4">
        <w:rPr>
          <w:rFonts w:eastAsia="Calibri"/>
          <w:sz w:val="28"/>
          <w:szCs w:val="28"/>
        </w:rPr>
        <w:t>,</w:t>
      </w:r>
      <w:r w:rsidR="003925B6" w:rsidRPr="00F16CD0">
        <w:rPr>
          <w:rFonts w:eastAsia="Calibri"/>
          <w:sz w:val="28"/>
          <w:szCs w:val="28"/>
        </w:rPr>
        <w:t xml:space="preserve"> в Новосибирской области на 18,4% выше, чем аналогичный результат по общероссийскому опросу. </w:t>
      </w:r>
    </w:p>
    <w:p w:rsidR="003E6CE2" w:rsidRPr="00F16CD0" w:rsidRDefault="003925B6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F16CD0">
        <w:rPr>
          <w:rFonts w:eastAsia="Calibri"/>
          <w:sz w:val="28"/>
          <w:szCs w:val="28"/>
        </w:rPr>
        <w:t xml:space="preserve">Дистанционный доступ к счетам наиболее актуален для жителей </w:t>
      </w:r>
      <w:proofErr w:type="gramStart"/>
      <w:r w:rsidRPr="00F16CD0">
        <w:rPr>
          <w:rFonts w:eastAsia="Calibri"/>
          <w:sz w:val="28"/>
          <w:szCs w:val="28"/>
        </w:rPr>
        <w:t>г</w:t>
      </w:r>
      <w:proofErr w:type="gramEnd"/>
      <w:r w:rsidRPr="00F16CD0">
        <w:rPr>
          <w:rFonts w:eastAsia="Calibri"/>
          <w:sz w:val="28"/>
          <w:szCs w:val="28"/>
        </w:rPr>
        <w:t xml:space="preserve">. Новосибирска (71,9% опрошенных), респондентов с высшим образованием (67,3%). Реже других дистанционный доступ к счетам используют жители сельских населенных пунктов (10,9%), поселков городского типа (2,0%), а также студенты (1,9%), безработные (6,6%), </w:t>
      </w:r>
      <w:r w:rsidR="00172D21" w:rsidRPr="00F16CD0">
        <w:rPr>
          <w:rFonts w:eastAsia="Calibri"/>
          <w:sz w:val="28"/>
          <w:szCs w:val="28"/>
        </w:rPr>
        <w:t>респонденты, имеющие научную степень (0%).</w:t>
      </w:r>
    </w:p>
    <w:p w:rsidR="00362CB9" w:rsidRDefault="001614AD" w:rsidP="00F16CD0">
      <w:pPr>
        <w:ind w:firstLine="0"/>
      </w:pPr>
      <w:r>
        <w:rPr>
          <w:rFonts w:ascii="Arial Black" w:hAnsi="Arial Black"/>
          <w:noProof/>
          <w:szCs w:val="24"/>
          <w:lang w:eastAsia="ru-RU"/>
        </w:rPr>
        <w:lastRenderedPageBreak/>
        <w:drawing>
          <wp:inline distT="0" distB="0" distL="0" distR="0">
            <wp:extent cx="6004560" cy="3348842"/>
            <wp:effectExtent l="1905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1614AD" w:rsidRPr="006D7904" w:rsidRDefault="00362CB9" w:rsidP="00F16CD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="00A8492B">
        <w:rPr>
          <w:rFonts w:eastAsia="Calibri"/>
          <w:szCs w:val="24"/>
        </w:rPr>
        <w:t>7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6D7904" w:rsidRPr="006D7904">
        <w:rPr>
          <w:rFonts w:eastAsia="Calibri"/>
          <w:b/>
          <w:szCs w:val="24"/>
        </w:rPr>
        <w:t xml:space="preserve">Сравнение показателей опроса Новосибирской области с результатами общероссийского опроса по </w:t>
      </w:r>
      <w:r w:rsidR="006D7904">
        <w:rPr>
          <w:rFonts w:eastAsia="Calibri"/>
          <w:b/>
          <w:szCs w:val="24"/>
        </w:rPr>
        <w:t>и</w:t>
      </w:r>
      <w:r w:rsidRPr="006D7904">
        <w:rPr>
          <w:rFonts w:eastAsia="Calibri"/>
          <w:b/>
          <w:szCs w:val="24"/>
        </w:rPr>
        <w:t>спользовани</w:t>
      </w:r>
      <w:r w:rsidR="006D7904">
        <w:rPr>
          <w:rFonts w:eastAsia="Calibri"/>
          <w:b/>
          <w:szCs w:val="24"/>
        </w:rPr>
        <w:t>ю</w:t>
      </w:r>
      <w:r w:rsidRPr="006D7904">
        <w:rPr>
          <w:rFonts w:eastAsia="Calibri"/>
          <w:b/>
          <w:szCs w:val="24"/>
        </w:rPr>
        <w:t xml:space="preserve"> дистанционного доступа к банковским счетам для осуществления перевода денежных средств в отчетном периоде (</w:t>
      </w:r>
      <w:proofErr w:type="spellStart"/>
      <w:r w:rsidRPr="006D7904">
        <w:rPr>
          <w:rFonts w:eastAsia="Calibri"/>
          <w:b/>
          <w:szCs w:val="24"/>
        </w:rPr>
        <w:t>интернет-банкинг</w:t>
      </w:r>
      <w:proofErr w:type="spellEnd"/>
      <w:r w:rsidRPr="006D7904">
        <w:rPr>
          <w:rFonts w:eastAsia="Calibri"/>
          <w:b/>
          <w:szCs w:val="24"/>
        </w:rPr>
        <w:t xml:space="preserve"> и/или </w:t>
      </w:r>
      <w:proofErr w:type="gramStart"/>
      <w:r w:rsidRPr="006D7904">
        <w:rPr>
          <w:rFonts w:eastAsia="Calibri"/>
          <w:b/>
          <w:szCs w:val="24"/>
        </w:rPr>
        <w:t>мобильный</w:t>
      </w:r>
      <w:proofErr w:type="gramEnd"/>
      <w:r w:rsidRPr="006D7904">
        <w:rPr>
          <w:rFonts w:eastAsia="Calibri"/>
          <w:b/>
          <w:szCs w:val="24"/>
        </w:rPr>
        <w:t xml:space="preserve"> </w:t>
      </w:r>
      <w:proofErr w:type="spellStart"/>
      <w:r w:rsidRPr="006D7904">
        <w:rPr>
          <w:rFonts w:eastAsia="Calibri"/>
          <w:b/>
          <w:szCs w:val="24"/>
        </w:rPr>
        <w:t>банкинг</w:t>
      </w:r>
      <w:proofErr w:type="spellEnd"/>
      <w:r w:rsidRPr="006D7904">
        <w:rPr>
          <w:rFonts w:eastAsia="Calibri"/>
          <w:b/>
          <w:szCs w:val="24"/>
        </w:rPr>
        <w:t>), % от числа</w:t>
      </w:r>
      <w:r w:rsidRPr="00CD3A1D">
        <w:rPr>
          <w:rFonts w:eastAsia="Calibri"/>
          <w:b/>
          <w:szCs w:val="24"/>
        </w:rPr>
        <w:t xml:space="preserve"> </w:t>
      </w:r>
      <w:r w:rsidR="006D7904">
        <w:rPr>
          <w:rFonts w:eastAsia="Calibri"/>
          <w:b/>
          <w:szCs w:val="24"/>
        </w:rPr>
        <w:t>опрошенных</w:t>
      </w:r>
    </w:p>
    <w:p w:rsidR="00362CB9" w:rsidRDefault="00362CB9" w:rsidP="00362CB9">
      <w:pPr>
        <w:jc w:val="center"/>
        <w:rPr>
          <w:rFonts w:eastAsia="Calibri"/>
          <w:b/>
          <w:szCs w:val="24"/>
        </w:rPr>
      </w:pPr>
    </w:p>
    <w:p w:rsidR="00362CB9" w:rsidRPr="00F16CD0" w:rsidRDefault="00362CB9" w:rsidP="00F16CD0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proofErr w:type="gramStart"/>
      <w:r w:rsidRPr="00F16CD0">
        <w:rPr>
          <w:rFonts w:eastAsia="Calibri"/>
          <w:sz w:val="28"/>
          <w:szCs w:val="28"/>
        </w:rPr>
        <w:t>Для сравнения результатов текущего опроса с данными общероссийского опроса, проводимого Центральным банком Российской Федерации в рамках мониторинга финансовой доступности</w:t>
      </w:r>
      <w:r w:rsidR="00CA3FBA" w:rsidRPr="00F16CD0">
        <w:rPr>
          <w:rStyle w:val="aff"/>
          <w:rFonts w:eastAsia="Calibri"/>
          <w:sz w:val="28"/>
          <w:szCs w:val="28"/>
        </w:rPr>
        <w:footnoteReference w:id="11"/>
      </w:r>
      <w:r w:rsidRPr="00F16CD0">
        <w:rPr>
          <w:rFonts w:eastAsia="Calibri"/>
          <w:sz w:val="28"/>
          <w:szCs w:val="28"/>
        </w:rPr>
        <w:t xml:space="preserve">, </w:t>
      </w:r>
      <w:r w:rsidR="00CA3FBA" w:rsidRPr="00F16CD0">
        <w:rPr>
          <w:rFonts w:eastAsia="Calibri"/>
          <w:sz w:val="28"/>
          <w:szCs w:val="28"/>
        </w:rPr>
        <w:t>в соотношение с показателем по опросу Центрального банка</w:t>
      </w:r>
      <w:r w:rsidRPr="00F16CD0">
        <w:rPr>
          <w:rFonts w:eastAsia="Calibri"/>
          <w:sz w:val="28"/>
          <w:szCs w:val="28"/>
        </w:rPr>
        <w:t xml:space="preserve"> «осуществление операций с электронными денежными средствами без открытия банковского счета», был взят показатель</w:t>
      </w:r>
      <w:r w:rsidR="00CA3FBA" w:rsidRPr="00F16CD0">
        <w:rPr>
          <w:rFonts w:eastAsia="Calibri"/>
          <w:sz w:val="28"/>
          <w:szCs w:val="28"/>
        </w:rPr>
        <w:t xml:space="preserve"> по результатам текущего опроса</w:t>
      </w:r>
      <w:r w:rsidRPr="00F16CD0">
        <w:rPr>
          <w:rFonts w:eastAsia="Calibri"/>
          <w:sz w:val="28"/>
          <w:szCs w:val="28"/>
        </w:rPr>
        <w:t xml:space="preserve"> «использование электронного кошелька (</w:t>
      </w:r>
      <w:r w:rsidRPr="00F16CD0">
        <w:rPr>
          <w:rFonts w:eastAsia="Calibri"/>
          <w:sz w:val="28"/>
          <w:szCs w:val="28"/>
          <w:lang w:val="en-US"/>
        </w:rPr>
        <w:t>Web</w:t>
      </w:r>
      <w:r w:rsidRPr="00F16CD0">
        <w:rPr>
          <w:rFonts w:eastAsia="Calibri"/>
          <w:sz w:val="28"/>
          <w:szCs w:val="28"/>
        </w:rPr>
        <w:t>.</w:t>
      </w:r>
      <w:r w:rsidRPr="00F16CD0">
        <w:rPr>
          <w:rFonts w:eastAsia="Calibri"/>
          <w:sz w:val="28"/>
          <w:szCs w:val="28"/>
          <w:lang w:val="en-US"/>
        </w:rPr>
        <w:t>Money</w:t>
      </w:r>
      <w:r w:rsidRPr="00F16CD0">
        <w:rPr>
          <w:rFonts w:eastAsia="Calibri"/>
          <w:sz w:val="28"/>
          <w:szCs w:val="28"/>
        </w:rPr>
        <w:t xml:space="preserve">, </w:t>
      </w:r>
      <w:proofErr w:type="spellStart"/>
      <w:r w:rsidRPr="00F16CD0">
        <w:rPr>
          <w:rFonts w:eastAsia="Calibri"/>
          <w:sz w:val="28"/>
          <w:szCs w:val="28"/>
        </w:rPr>
        <w:t>Яндекс</w:t>
      </w:r>
      <w:proofErr w:type="spellEnd"/>
      <w:r w:rsidRPr="00F16CD0">
        <w:rPr>
          <w:rFonts w:eastAsia="Calibri"/>
          <w:sz w:val="28"/>
          <w:szCs w:val="28"/>
        </w:rPr>
        <w:t>.</w:t>
      </w:r>
      <w:proofErr w:type="gramEnd"/>
      <w:r w:rsidRPr="00F16CD0">
        <w:rPr>
          <w:rFonts w:eastAsia="Calibri"/>
          <w:sz w:val="28"/>
          <w:szCs w:val="28"/>
        </w:rPr>
        <w:t xml:space="preserve"> </w:t>
      </w:r>
      <w:proofErr w:type="gramStart"/>
      <w:r w:rsidRPr="00F16CD0">
        <w:rPr>
          <w:rFonts w:eastAsia="Calibri"/>
          <w:sz w:val="28"/>
          <w:szCs w:val="28"/>
        </w:rPr>
        <w:t>Деньги)».</w:t>
      </w:r>
      <w:proofErr w:type="gramEnd"/>
      <w:r w:rsidRPr="00F16CD0">
        <w:rPr>
          <w:rFonts w:eastAsia="Calibri"/>
          <w:sz w:val="28"/>
          <w:szCs w:val="28"/>
        </w:rPr>
        <w:t xml:space="preserve"> В Новосибирской области чаще осуществляют операции с электронными денежными средствами, чем в среднем по стране (18,7%).</w:t>
      </w:r>
    </w:p>
    <w:p w:rsidR="00362CB9" w:rsidRDefault="00362CB9" w:rsidP="00F16CD0">
      <w:pPr>
        <w:ind w:firstLine="0"/>
      </w:pPr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657350"/>
            <wp:effectExtent l="19050" t="0" r="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362CB9" w:rsidRDefault="00362CB9" w:rsidP="00F16CD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>.</w:t>
      </w:r>
      <w:r w:rsidR="00A8492B" w:rsidRPr="00CA3FBA">
        <w:rPr>
          <w:rFonts w:eastAsia="Calibri"/>
          <w:szCs w:val="24"/>
        </w:rPr>
        <w:t>8</w:t>
      </w:r>
      <w:r w:rsidRPr="00CA3FBA">
        <w:rPr>
          <w:rFonts w:eastAsia="Calibri"/>
          <w:szCs w:val="24"/>
        </w:rPr>
        <w:t xml:space="preserve"> </w:t>
      </w:r>
      <w:r w:rsidRPr="00CA3FBA">
        <w:rPr>
          <w:rFonts w:eastAsia="Calibri"/>
          <w:b/>
          <w:szCs w:val="24"/>
        </w:rPr>
        <w:t>–</w:t>
      </w:r>
      <w:r w:rsidR="009C1E50" w:rsidRPr="009C1E50">
        <w:rPr>
          <w:rFonts w:eastAsia="Calibri"/>
          <w:b/>
          <w:szCs w:val="24"/>
        </w:rPr>
        <w:t xml:space="preserve"> </w:t>
      </w:r>
      <w:r w:rsidR="009C1E50" w:rsidRPr="006D7904">
        <w:rPr>
          <w:rFonts w:eastAsia="Calibri"/>
          <w:b/>
          <w:szCs w:val="24"/>
        </w:rPr>
        <w:t xml:space="preserve">Сравнение показателей опроса Новосибирской области с результатами общероссийского опроса по </w:t>
      </w:r>
      <w:r w:rsidR="009C1E50">
        <w:rPr>
          <w:rFonts w:eastAsia="Calibri"/>
          <w:b/>
          <w:szCs w:val="24"/>
        </w:rPr>
        <w:t>осуществлению</w:t>
      </w:r>
      <w:r w:rsidRPr="00CA3FBA">
        <w:rPr>
          <w:rFonts w:eastAsia="Calibri"/>
          <w:b/>
          <w:szCs w:val="24"/>
        </w:rPr>
        <w:t xml:space="preserve"> операций с электронными денежными средствами без открытия банковского счета, % от числа опрошенных</w:t>
      </w:r>
    </w:p>
    <w:p w:rsidR="00362CB9" w:rsidRPr="0013347B" w:rsidRDefault="00362CB9" w:rsidP="00DC4B6B"/>
    <w:p w:rsidR="00F00982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10" w:name="_Toc23773211"/>
      <w:r w:rsidRPr="00392831">
        <w:rPr>
          <w:color w:val="auto"/>
        </w:rPr>
        <w:lastRenderedPageBreak/>
        <w:t xml:space="preserve">РАЗДЕЛ </w:t>
      </w:r>
      <w:r w:rsidR="00F00982" w:rsidRPr="00392831">
        <w:rPr>
          <w:color w:val="auto"/>
        </w:rPr>
        <w:t xml:space="preserve">5. </w:t>
      </w:r>
      <w:r w:rsidR="00B07AD2">
        <w:rPr>
          <w:color w:val="auto"/>
        </w:rPr>
        <w:t>ОЦЕНКА ФИНАНСОВОЙ ГРАМОТНОСТИ НАСЕЛЕНИЯ (ПОКАЗАТЕЛЬ 51)</w:t>
      </w:r>
      <w:bookmarkEnd w:id="10"/>
    </w:p>
    <w:p w:rsidR="00392831" w:rsidRPr="00392831" w:rsidRDefault="00392831" w:rsidP="00B07AD2">
      <w:pPr>
        <w:spacing w:after="0" w:line="240" w:lineRule="auto"/>
      </w:pPr>
    </w:p>
    <w:p w:rsidR="00B020C5" w:rsidRPr="00B60425" w:rsidRDefault="00B020C5" w:rsidP="00B60425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0425">
        <w:rPr>
          <w:rFonts w:ascii="Times New Roman" w:hAnsi="Times New Roman" w:cs="Times New Roman"/>
          <w:sz w:val="28"/>
          <w:szCs w:val="28"/>
        </w:rPr>
        <w:t xml:space="preserve">Для оценки финансовой грамотности населения Новосибирской области респондентам был задан вопрос: </w:t>
      </w:r>
      <w:r w:rsidRPr="00B60425">
        <w:rPr>
          <w:rFonts w:ascii="Times New Roman" w:hAnsi="Times New Roman" w:cs="Times New Roman"/>
          <w:i/>
          <w:sz w:val="28"/>
          <w:szCs w:val="28"/>
        </w:rPr>
        <w:t xml:space="preserve">«Считаете ли Вы себя финансово грамотным человеком?» </w:t>
      </w:r>
      <w:r w:rsidRPr="00B60425">
        <w:rPr>
          <w:rFonts w:ascii="Times New Roman" w:hAnsi="Times New Roman" w:cs="Times New Roman"/>
          <w:sz w:val="28"/>
          <w:szCs w:val="28"/>
        </w:rPr>
        <w:t xml:space="preserve">(необходимо было выбрать один вариант ответа). </w:t>
      </w:r>
    </w:p>
    <w:p w:rsidR="00D271BC" w:rsidRPr="00B60425" w:rsidRDefault="00D271BC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Уровень финансовой грамотности рассмотрен с двух пози</w:t>
      </w:r>
      <w:r w:rsidR="00053488" w:rsidRPr="00B60425">
        <w:rPr>
          <w:sz w:val="28"/>
          <w:szCs w:val="28"/>
        </w:rPr>
        <w:t xml:space="preserve">ций: </w:t>
      </w:r>
      <w:r w:rsidR="005906B2" w:rsidRPr="00B60425">
        <w:rPr>
          <w:sz w:val="28"/>
          <w:szCs w:val="28"/>
        </w:rPr>
        <w:t>рассчитано</w:t>
      </w:r>
      <w:r w:rsidR="00053488" w:rsidRPr="00B60425">
        <w:rPr>
          <w:sz w:val="28"/>
          <w:szCs w:val="28"/>
        </w:rPr>
        <w:t xml:space="preserve"> значени</w:t>
      </w:r>
      <w:r w:rsidR="005906B2" w:rsidRPr="00B60425">
        <w:rPr>
          <w:sz w:val="28"/>
          <w:szCs w:val="28"/>
        </w:rPr>
        <w:t>е</w:t>
      </w:r>
      <w:r w:rsidR="00053488" w:rsidRPr="00B60425">
        <w:rPr>
          <w:sz w:val="28"/>
          <w:szCs w:val="28"/>
        </w:rPr>
        <w:t xml:space="preserve"> показателя</w:t>
      </w:r>
      <w:r w:rsidRPr="00B60425">
        <w:rPr>
          <w:sz w:val="28"/>
          <w:szCs w:val="28"/>
        </w:rPr>
        <w:t xml:space="preserve"> </w:t>
      </w:r>
      <w:r w:rsidR="005906B2" w:rsidRPr="00B60425">
        <w:rPr>
          <w:sz w:val="28"/>
          <w:szCs w:val="28"/>
        </w:rPr>
        <w:t xml:space="preserve">финансовой грамотности </w:t>
      </w:r>
      <w:r w:rsidRPr="00B60425">
        <w:rPr>
          <w:sz w:val="28"/>
          <w:szCs w:val="28"/>
        </w:rPr>
        <w:t xml:space="preserve">и </w:t>
      </w:r>
      <w:r w:rsidR="005906B2" w:rsidRPr="00B60425">
        <w:rPr>
          <w:sz w:val="28"/>
          <w:szCs w:val="28"/>
        </w:rPr>
        <w:t>про</w:t>
      </w:r>
      <w:r w:rsidR="00DC5F42" w:rsidRPr="00B60425">
        <w:rPr>
          <w:sz w:val="28"/>
          <w:szCs w:val="28"/>
        </w:rPr>
        <w:t>анализ</w:t>
      </w:r>
      <w:r w:rsidR="005906B2" w:rsidRPr="00B60425">
        <w:rPr>
          <w:sz w:val="28"/>
          <w:szCs w:val="28"/>
        </w:rPr>
        <w:t>ированы</w:t>
      </w:r>
      <w:r w:rsidR="00DC5F42" w:rsidRPr="00B60425">
        <w:rPr>
          <w:sz w:val="28"/>
          <w:szCs w:val="28"/>
        </w:rPr>
        <w:t xml:space="preserve"> </w:t>
      </w:r>
      <w:r w:rsidR="00053488" w:rsidRPr="00B60425">
        <w:rPr>
          <w:sz w:val="28"/>
          <w:szCs w:val="28"/>
        </w:rPr>
        <w:t>субъектив</w:t>
      </w:r>
      <w:r w:rsidR="00DC5F42" w:rsidRPr="00B60425">
        <w:rPr>
          <w:sz w:val="28"/>
          <w:szCs w:val="28"/>
        </w:rPr>
        <w:t>н</w:t>
      </w:r>
      <w:r w:rsidR="005906B2" w:rsidRPr="00B60425">
        <w:rPr>
          <w:sz w:val="28"/>
          <w:szCs w:val="28"/>
        </w:rPr>
        <w:t>ые</w:t>
      </w:r>
      <w:r w:rsidR="00053488" w:rsidRPr="00B60425">
        <w:rPr>
          <w:sz w:val="28"/>
          <w:szCs w:val="28"/>
        </w:rPr>
        <w:t xml:space="preserve"> </w:t>
      </w:r>
      <w:r w:rsidRPr="00B60425">
        <w:rPr>
          <w:sz w:val="28"/>
          <w:szCs w:val="28"/>
        </w:rPr>
        <w:t>оценк</w:t>
      </w:r>
      <w:r w:rsidR="00DC5F42" w:rsidRPr="00B60425">
        <w:rPr>
          <w:sz w:val="28"/>
          <w:szCs w:val="28"/>
        </w:rPr>
        <w:t>и</w:t>
      </w:r>
      <w:r w:rsidRPr="00B60425">
        <w:rPr>
          <w:sz w:val="28"/>
          <w:szCs w:val="28"/>
        </w:rPr>
        <w:t xml:space="preserve"> респондентов</w:t>
      </w:r>
      <w:r w:rsidR="00053488" w:rsidRPr="00B60425">
        <w:rPr>
          <w:sz w:val="28"/>
          <w:szCs w:val="28"/>
        </w:rPr>
        <w:t xml:space="preserve"> в отношении собственного уровня финансовой грамотности</w:t>
      </w:r>
      <w:r w:rsidRPr="00B60425">
        <w:rPr>
          <w:sz w:val="28"/>
          <w:szCs w:val="28"/>
        </w:rPr>
        <w:t>.</w:t>
      </w:r>
    </w:p>
    <w:p w:rsidR="004A4367" w:rsidRPr="00B60425" w:rsidRDefault="004A4367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Уровень финансовой грамотности потребителей товаров, работ и услуг Новосибирской области находится на низком уровне и равен 0,3</w:t>
      </w:r>
      <w:r w:rsidR="00005EAC" w:rsidRPr="00B60425">
        <w:rPr>
          <w:sz w:val="28"/>
          <w:szCs w:val="28"/>
        </w:rPr>
        <w:t xml:space="preserve"> </w:t>
      </w:r>
      <w:r w:rsidR="005906B2" w:rsidRPr="00B60425">
        <w:rPr>
          <w:sz w:val="28"/>
          <w:szCs w:val="28"/>
        </w:rPr>
        <w:t xml:space="preserve">единиц </w:t>
      </w:r>
      <w:r w:rsidR="00005EAC" w:rsidRPr="00B60425">
        <w:rPr>
          <w:sz w:val="28"/>
          <w:szCs w:val="28"/>
        </w:rPr>
        <w:t>(менее 0,5)</w:t>
      </w:r>
      <w:r w:rsidRPr="00B60425">
        <w:rPr>
          <w:sz w:val="28"/>
          <w:szCs w:val="28"/>
        </w:rPr>
        <w:t>. Показатель рассчитан как отношение количества респондентов, выбравших вариант ответа «Да, считаю» (что соответствует варианту «хорошие знания и навыки») к общему числу опрошенных.</w:t>
      </w:r>
      <w:r w:rsidR="00746EC1" w:rsidRPr="00B60425">
        <w:rPr>
          <w:sz w:val="28"/>
          <w:szCs w:val="28"/>
        </w:rPr>
        <w:t xml:space="preserve"> Показатель нельзя сравнить с «индикатором финансовых знаний» или «индикатором финансовой грамотности», </w:t>
      </w:r>
      <w:proofErr w:type="gramStart"/>
      <w:r w:rsidR="00746EC1" w:rsidRPr="00B60425">
        <w:rPr>
          <w:sz w:val="28"/>
          <w:szCs w:val="28"/>
        </w:rPr>
        <w:t>взятыми</w:t>
      </w:r>
      <w:proofErr w:type="gramEnd"/>
      <w:r w:rsidR="00746EC1" w:rsidRPr="00B60425">
        <w:rPr>
          <w:sz w:val="28"/>
          <w:szCs w:val="28"/>
        </w:rPr>
        <w:t xml:space="preserve"> из данных опроса, проведенного для Банка России, в силу раз</w:t>
      </w:r>
      <w:r w:rsidR="00DC5F42" w:rsidRPr="00B60425">
        <w:rPr>
          <w:sz w:val="28"/>
          <w:szCs w:val="28"/>
        </w:rPr>
        <w:t>личий</w:t>
      </w:r>
      <w:r w:rsidR="00746EC1" w:rsidRPr="00B60425">
        <w:rPr>
          <w:sz w:val="28"/>
          <w:szCs w:val="28"/>
        </w:rPr>
        <w:t xml:space="preserve"> в расчете показателей.</w:t>
      </w:r>
    </w:p>
    <w:p w:rsidR="00D0043E" w:rsidRPr="00B60425" w:rsidRDefault="00B92C16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Более половины опрошенных считают себя недостаточно грамотными в отношении финансовых средств (51,8%), финансово грамотными себя считает только 30,5% опрошенных. Неграмотными считают себя 13,3% опрошенных.</w:t>
      </w:r>
    </w:p>
    <w:p w:rsidR="00D0043E" w:rsidRDefault="00D0043E" w:rsidP="00D0043E">
      <w:r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5015" cy="2920620"/>
            <wp:effectExtent l="0" t="0" r="0" b="0"/>
            <wp:docPr id="69" name="Диаграмма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D0043E" w:rsidRDefault="00D0043E" w:rsidP="00B60425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 w:rsidR="00B22F95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>–</w:t>
      </w:r>
      <w:r w:rsidR="00F950F1">
        <w:rPr>
          <w:rFonts w:eastAsia="Calibri"/>
          <w:b/>
          <w:szCs w:val="24"/>
        </w:rPr>
        <w:t xml:space="preserve"> </w:t>
      </w:r>
      <w:r w:rsidR="004A4367">
        <w:rPr>
          <w:rFonts w:eastAsia="Calibri"/>
          <w:b/>
          <w:szCs w:val="24"/>
        </w:rPr>
        <w:t>Оценка финансовой грамотности населения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proofErr w:type="gramStart"/>
      <w:r>
        <w:rPr>
          <w:rFonts w:eastAsia="Calibri"/>
          <w:b/>
          <w:szCs w:val="24"/>
        </w:rPr>
        <w:t>опрошенных</w:t>
      </w:r>
      <w:proofErr w:type="gramEnd"/>
    </w:p>
    <w:p w:rsidR="00D0043E" w:rsidRDefault="00D0043E" w:rsidP="00B60425">
      <w:pPr>
        <w:spacing w:after="0" w:line="240" w:lineRule="auto"/>
        <w:jc w:val="center"/>
        <w:rPr>
          <w:rFonts w:eastAsia="Calibri"/>
          <w:b/>
          <w:szCs w:val="24"/>
        </w:rPr>
      </w:pPr>
    </w:p>
    <w:p w:rsidR="00D0043E" w:rsidRPr="00B60425" w:rsidRDefault="004A4367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Финансово грамотными чаще всего считают себя предприниматели, </w:t>
      </w:r>
      <w:proofErr w:type="spellStart"/>
      <w:r w:rsidRPr="00B60425">
        <w:rPr>
          <w:sz w:val="28"/>
          <w:szCs w:val="28"/>
        </w:rPr>
        <w:t>самозанятые</w:t>
      </w:r>
      <w:proofErr w:type="spellEnd"/>
      <w:r w:rsidRPr="00B60425">
        <w:rPr>
          <w:sz w:val="28"/>
          <w:szCs w:val="28"/>
        </w:rPr>
        <w:t xml:space="preserve"> (47,0%), а также респонденты, имеющие среднемесячный доход более 60 тыс. рублей (56,7%). Реже финансово грамотными считают себя пенсионеры, инвалиды (17,7%), учащиеся и студенты (18,4%), </w:t>
      </w:r>
      <w:r w:rsidR="00F60EB2" w:rsidRPr="00B60425">
        <w:rPr>
          <w:sz w:val="28"/>
          <w:szCs w:val="28"/>
        </w:rPr>
        <w:t xml:space="preserve">а также </w:t>
      </w:r>
      <w:r w:rsidR="00F60EB2" w:rsidRPr="00B60425">
        <w:rPr>
          <w:sz w:val="28"/>
          <w:szCs w:val="28"/>
        </w:rPr>
        <w:lastRenderedPageBreak/>
        <w:t>респонденты, с общим уровнем образования (18,0%), имеющие научную степень (1,7%).</w:t>
      </w:r>
    </w:p>
    <w:p w:rsidR="00EE6042" w:rsidRPr="00B60425" w:rsidRDefault="0072275A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Низкая доля респондентов, считающих себя финансово грамотными</w:t>
      </w:r>
      <w:r w:rsidR="00777B49" w:rsidRPr="00B60425">
        <w:rPr>
          <w:sz w:val="28"/>
          <w:szCs w:val="28"/>
        </w:rPr>
        <w:t xml:space="preserve"> (менее 50,0%)</w:t>
      </w:r>
      <w:r w:rsidRPr="00B60425">
        <w:rPr>
          <w:sz w:val="28"/>
          <w:szCs w:val="28"/>
        </w:rPr>
        <w:t>,</w:t>
      </w:r>
      <w:r w:rsidR="00777B49" w:rsidRPr="00B60425">
        <w:rPr>
          <w:sz w:val="28"/>
          <w:szCs w:val="28"/>
        </w:rPr>
        <w:t xml:space="preserve"> зафиксирован</w:t>
      </w:r>
      <w:r w:rsidRPr="00B60425">
        <w:rPr>
          <w:sz w:val="28"/>
          <w:szCs w:val="28"/>
        </w:rPr>
        <w:t>а</w:t>
      </w:r>
      <w:r w:rsidR="00777B49" w:rsidRPr="00B60425">
        <w:rPr>
          <w:sz w:val="28"/>
          <w:szCs w:val="28"/>
        </w:rPr>
        <w:t xml:space="preserve"> в 34 муниципальных образованиях, реже всего считают себя финансово грамотными жители следующих муниципальных образований: </w:t>
      </w:r>
      <w:proofErr w:type="spellStart"/>
      <w:r w:rsidR="00777B49" w:rsidRPr="00B60425">
        <w:rPr>
          <w:sz w:val="28"/>
          <w:szCs w:val="28"/>
        </w:rPr>
        <w:t>Здвинский</w:t>
      </w:r>
      <w:proofErr w:type="spellEnd"/>
      <w:r w:rsidR="00777B49" w:rsidRPr="00B60425">
        <w:rPr>
          <w:sz w:val="28"/>
          <w:szCs w:val="28"/>
        </w:rPr>
        <w:t xml:space="preserve">, </w:t>
      </w:r>
      <w:proofErr w:type="spellStart"/>
      <w:r w:rsidR="00777B49" w:rsidRPr="00B60425">
        <w:rPr>
          <w:sz w:val="28"/>
          <w:szCs w:val="28"/>
        </w:rPr>
        <w:t>Искитимский</w:t>
      </w:r>
      <w:proofErr w:type="spellEnd"/>
      <w:r w:rsidR="00777B49" w:rsidRPr="00B60425">
        <w:rPr>
          <w:sz w:val="28"/>
          <w:szCs w:val="28"/>
        </w:rPr>
        <w:t xml:space="preserve">, </w:t>
      </w:r>
      <w:proofErr w:type="gramStart"/>
      <w:r w:rsidR="00777B49" w:rsidRPr="00B60425">
        <w:rPr>
          <w:sz w:val="28"/>
          <w:szCs w:val="28"/>
        </w:rPr>
        <w:t>Северный</w:t>
      </w:r>
      <w:proofErr w:type="gramEnd"/>
      <w:r w:rsidR="00777B49" w:rsidRPr="00B60425">
        <w:rPr>
          <w:sz w:val="28"/>
          <w:szCs w:val="28"/>
        </w:rPr>
        <w:t xml:space="preserve"> (по 10,0%), </w:t>
      </w:r>
      <w:proofErr w:type="spellStart"/>
      <w:r w:rsidR="00777B49" w:rsidRPr="00B60425">
        <w:rPr>
          <w:sz w:val="28"/>
          <w:szCs w:val="28"/>
        </w:rPr>
        <w:t>Усть-Таркский</w:t>
      </w:r>
      <w:proofErr w:type="spellEnd"/>
      <w:r w:rsidR="00777B49" w:rsidRPr="00B60425">
        <w:rPr>
          <w:sz w:val="28"/>
          <w:szCs w:val="28"/>
        </w:rPr>
        <w:t xml:space="preserve"> (8,6%), </w:t>
      </w:r>
      <w:proofErr w:type="spellStart"/>
      <w:r w:rsidR="00F950F1" w:rsidRPr="00B60425">
        <w:rPr>
          <w:sz w:val="28"/>
          <w:szCs w:val="28"/>
        </w:rPr>
        <w:t>Колыва</w:t>
      </w:r>
      <w:r w:rsidR="00F950F1">
        <w:rPr>
          <w:sz w:val="28"/>
          <w:szCs w:val="28"/>
        </w:rPr>
        <w:t>нс</w:t>
      </w:r>
      <w:r w:rsidR="00F950F1" w:rsidRPr="00B60425">
        <w:rPr>
          <w:sz w:val="28"/>
          <w:szCs w:val="28"/>
        </w:rPr>
        <w:t>кий</w:t>
      </w:r>
      <w:proofErr w:type="spellEnd"/>
      <w:r w:rsidR="00F950F1" w:rsidRPr="00B60425">
        <w:rPr>
          <w:sz w:val="28"/>
          <w:szCs w:val="28"/>
        </w:rPr>
        <w:t xml:space="preserve"> </w:t>
      </w:r>
      <w:r w:rsidR="00777B49" w:rsidRPr="00B60425">
        <w:rPr>
          <w:sz w:val="28"/>
          <w:szCs w:val="28"/>
        </w:rPr>
        <w:t>районы (5,7</w:t>
      </w:r>
      <w:r w:rsidR="00EE6042" w:rsidRPr="00B60425">
        <w:rPr>
          <w:sz w:val="28"/>
          <w:szCs w:val="28"/>
        </w:rPr>
        <w:t>%). Жители</w:t>
      </w:r>
      <w:r w:rsidR="00DF5B31" w:rsidRPr="00B60425">
        <w:rPr>
          <w:sz w:val="28"/>
          <w:szCs w:val="28"/>
        </w:rPr>
        <w:t xml:space="preserve"> Краснозерского района чаще относят себ</w:t>
      </w:r>
      <w:r w:rsidR="00446405" w:rsidRPr="00B60425">
        <w:rPr>
          <w:sz w:val="28"/>
          <w:szCs w:val="28"/>
        </w:rPr>
        <w:t>я к финансово грамотным (62,9%).</w:t>
      </w:r>
    </w:p>
    <w:p w:rsidR="00D0043E" w:rsidRPr="00F60EB2" w:rsidRDefault="00FC1610" w:rsidP="00F950F1">
      <w:pPr>
        <w:pStyle w:val="af9"/>
        <w:spacing w:after="40"/>
        <w:ind w:left="0" w:firstLine="0"/>
        <w:jc w:val="center"/>
      </w:pPr>
      <w:r w:rsidRPr="00FC1610">
        <w:rPr>
          <w:noProof/>
          <w:color w:val="986297"/>
          <w:lang w:eastAsia="ru-RU"/>
        </w:rPr>
        <w:lastRenderedPageBreak/>
        <w:pict>
          <v:rect id="Прямоугольник 66" o:spid="_x0000_s1036" style="position:absolute;left:0;text-align:left;margin-left:-.5pt;margin-top:475.05pt;width:88.8pt;height:150.15pt;z-index:2516587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" filled="f" strokecolor="#b73b61" strokeweight="2.25pt">
            <v:stroke dashstyle="3 1"/>
          </v:rect>
        </w:pict>
      </w:r>
      <w:r w:rsidRPr="00FC1610">
        <w:rPr>
          <w:noProof/>
          <w:color w:val="986297"/>
          <w:lang w:eastAsia="ru-RU"/>
        </w:rPr>
        <w:pict>
          <v:line id="Прямая соединительная линия 68" o:spid="_x0000_s1037" style="position:absolute;left:0;text-align:left;flip:y;z-index:251650560;visibility:visible" from="-8.95pt,240.55pt" to="460.45pt,2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" strokecolor="red" strokeweight="2.25pt">
            <v:stroke dashstyle="3 1" joinstyle="miter"/>
          </v:line>
        </w:pict>
      </w:r>
      <w:r w:rsidR="00F60EB2">
        <w:rPr>
          <w:noProof/>
          <w:lang w:eastAsia="ru-RU"/>
        </w:rPr>
        <w:drawing>
          <wp:inline distT="0" distB="0" distL="0" distR="0">
            <wp:extent cx="5953125" cy="8553450"/>
            <wp:effectExtent l="19050" t="0" r="0" b="0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4F3925" w:rsidRPr="006C75B2" w:rsidRDefault="00D0043E" w:rsidP="00B60425">
      <w:pPr>
        <w:spacing w:after="0" w:line="240" w:lineRule="auto"/>
        <w:ind w:firstLine="709"/>
        <w:contextualSpacing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 w:rsidR="00B22F95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 w:rsidRPr="00F91FBE"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1E2A18">
        <w:rPr>
          <w:rFonts w:eastAsia="Calibri"/>
          <w:b/>
          <w:szCs w:val="24"/>
        </w:rPr>
        <w:t>Оценка финансовой грамотности</w:t>
      </w:r>
      <w:r w:rsidRPr="00425F11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>в разрезе территории, % от числа</w:t>
      </w:r>
      <w:r w:rsidR="00097B4F">
        <w:rPr>
          <w:rFonts w:eastAsia="Calibri"/>
          <w:b/>
          <w:szCs w:val="24"/>
        </w:rPr>
        <w:t xml:space="preserve"> </w:t>
      </w:r>
      <w:proofErr w:type="gramStart"/>
      <w:r w:rsidR="00097B4F">
        <w:rPr>
          <w:rFonts w:eastAsia="Calibri"/>
          <w:b/>
          <w:szCs w:val="24"/>
        </w:rPr>
        <w:t>опрошенных</w:t>
      </w:r>
      <w:proofErr w:type="gramEnd"/>
    </w:p>
    <w:p w:rsidR="00CE3886" w:rsidRDefault="00392831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11" w:name="_Toc23773212"/>
      <w:r w:rsidRPr="00392831">
        <w:rPr>
          <w:color w:val="auto"/>
        </w:rPr>
        <w:lastRenderedPageBreak/>
        <w:t xml:space="preserve">РАЗДЕЛ </w:t>
      </w:r>
      <w:r w:rsidR="00CE3886" w:rsidRPr="00392831">
        <w:rPr>
          <w:color w:val="auto"/>
        </w:rPr>
        <w:t xml:space="preserve">6. </w:t>
      </w:r>
      <w:bookmarkEnd w:id="11"/>
      <w:r w:rsidR="0085646B" w:rsidRPr="0085646B">
        <w:rPr>
          <w:color w:val="auto"/>
        </w:rPr>
        <w:t>Оценка (анализ) основных направлений по улучшению текущей ситуации и повышению доступности финансовых продуктов (услуг)</w:t>
      </w:r>
    </w:p>
    <w:p w:rsidR="00392831" w:rsidRPr="00392831" w:rsidRDefault="00392831" w:rsidP="00B07AD2">
      <w:pPr>
        <w:spacing w:after="0" w:line="240" w:lineRule="auto"/>
      </w:pPr>
    </w:p>
    <w:p w:rsidR="00393625" w:rsidRPr="00B60425" w:rsidRDefault="0085646B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Для выявления и оценки</w:t>
      </w:r>
      <w:r w:rsidRPr="003607CC">
        <w:rPr>
          <w:rFonts w:ascii="Times New Roman" w:eastAsia="Times New Roman" w:hAnsi="Times New Roman"/>
          <w:sz w:val="28"/>
          <w:szCs w:val="28"/>
          <w:lang w:eastAsia="ru-RU"/>
        </w:rPr>
        <w:t xml:space="preserve"> основных направлений по улучшению текущей ситуации и повышению доступности финансовых продуктов (услуг)</w:t>
      </w:r>
      <w:r w:rsidR="00C767B1" w:rsidRPr="00B60425">
        <w:rPr>
          <w:sz w:val="28"/>
          <w:szCs w:val="28"/>
        </w:rPr>
        <w:t xml:space="preserve"> </w:t>
      </w:r>
      <w:r>
        <w:rPr>
          <w:sz w:val="28"/>
          <w:szCs w:val="28"/>
        </w:rPr>
        <w:t>потребителям финансовых услуг</w:t>
      </w:r>
      <w:r w:rsidR="00C767B1" w:rsidRPr="00B60425">
        <w:rPr>
          <w:sz w:val="28"/>
          <w:szCs w:val="28"/>
        </w:rPr>
        <w:t xml:space="preserve"> был задан вопрос со свободным ответом</w:t>
      </w:r>
      <w:r w:rsidR="00393625" w:rsidRPr="00B60425">
        <w:rPr>
          <w:sz w:val="28"/>
          <w:szCs w:val="28"/>
        </w:rPr>
        <w:t>:</w:t>
      </w:r>
    </w:p>
    <w:p w:rsidR="00393625" w:rsidRPr="00B60425" w:rsidRDefault="00393625" w:rsidP="00B60425">
      <w:pPr>
        <w:spacing w:after="0" w:line="240" w:lineRule="auto"/>
        <w:ind w:firstLine="709"/>
        <w:jc w:val="both"/>
        <w:rPr>
          <w:i/>
          <w:sz w:val="28"/>
          <w:szCs w:val="28"/>
        </w:rPr>
      </w:pPr>
      <w:r w:rsidRPr="00B60425">
        <w:rPr>
          <w:i/>
          <w:sz w:val="28"/>
          <w:szCs w:val="28"/>
        </w:rPr>
        <w:t>«Какие меры</w:t>
      </w:r>
      <w:r w:rsidR="007B2E8A">
        <w:rPr>
          <w:i/>
          <w:sz w:val="28"/>
          <w:szCs w:val="28"/>
        </w:rPr>
        <w:t>,</w:t>
      </w:r>
      <w:r w:rsidRPr="00B60425">
        <w:rPr>
          <w:i/>
          <w:sz w:val="28"/>
          <w:szCs w:val="28"/>
        </w:rPr>
        <w:t xml:space="preserve"> по Вашему мнению</w:t>
      </w:r>
      <w:r w:rsidR="007B2E8A">
        <w:rPr>
          <w:i/>
          <w:sz w:val="28"/>
          <w:szCs w:val="28"/>
        </w:rPr>
        <w:t>,</w:t>
      </w:r>
      <w:r w:rsidRPr="00B60425">
        <w:rPr>
          <w:i/>
          <w:sz w:val="28"/>
          <w:szCs w:val="28"/>
        </w:rPr>
        <w:t xml:space="preserve"> необходимы для повышения удовлетворенности потребителей финансовыми продуктами (услугами) в Вашем городе (селе)?»</w:t>
      </w:r>
      <w:r w:rsidR="00C767B1" w:rsidRPr="00B60425">
        <w:rPr>
          <w:i/>
          <w:sz w:val="28"/>
          <w:szCs w:val="28"/>
        </w:rPr>
        <w:t xml:space="preserve"> </w:t>
      </w:r>
    </w:p>
    <w:p w:rsidR="00393625" w:rsidRPr="00B60425" w:rsidRDefault="00C767B1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Результаты были сгруппированы и </w:t>
      </w:r>
      <w:proofErr w:type="spellStart"/>
      <w:r w:rsidRPr="00B60425">
        <w:rPr>
          <w:sz w:val="28"/>
          <w:szCs w:val="28"/>
        </w:rPr>
        <w:t>проранжированы</w:t>
      </w:r>
      <w:proofErr w:type="spellEnd"/>
      <w:r w:rsidRPr="00B60425">
        <w:rPr>
          <w:sz w:val="28"/>
          <w:szCs w:val="28"/>
        </w:rPr>
        <w:t xml:space="preserve"> по доле упоминаний </w:t>
      </w:r>
      <w:proofErr w:type="gramStart"/>
      <w:r w:rsidRPr="00B60425">
        <w:rPr>
          <w:sz w:val="28"/>
          <w:szCs w:val="28"/>
        </w:rPr>
        <w:t>среди</w:t>
      </w:r>
      <w:proofErr w:type="gramEnd"/>
      <w:r w:rsidRPr="00B60425">
        <w:rPr>
          <w:sz w:val="28"/>
          <w:szCs w:val="28"/>
        </w:rPr>
        <w:t xml:space="preserve"> ответивших.</w:t>
      </w:r>
      <w:r w:rsidR="00393625" w:rsidRPr="00B60425">
        <w:rPr>
          <w:sz w:val="28"/>
          <w:szCs w:val="28"/>
        </w:rPr>
        <w:t xml:space="preserve"> На основании кодировки свободных ответов </w:t>
      </w:r>
      <w:r w:rsidR="006077E6">
        <w:rPr>
          <w:sz w:val="28"/>
          <w:szCs w:val="28"/>
        </w:rPr>
        <w:t>–</w:t>
      </w:r>
      <w:r w:rsidR="006077E6" w:rsidRPr="00B60425">
        <w:rPr>
          <w:sz w:val="28"/>
          <w:szCs w:val="28"/>
        </w:rPr>
        <w:t xml:space="preserve"> </w:t>
      </w:r>
      <w:r w:rsidR="00393625" w:rsidRPr="00B60425">
        <w:rPr>
          <w:sz w:val="28"/>
          <w:szCs w:val="28"/>
        </w:rPr>
        <w:t xml:space="preserve">предложений потребителей финансовых услуг </w:t>
      </w:r>
      <w:r w:rsidR="006077E6">
        <w:rPr>
          <w:sz w:val="28"/>
          <w:szCs w:val="28"/>
        </w:rPr>
        <w:t>–</w:t>
      </w:r>
      <w:r w:rsidR="006077E6" w:rsidRPr="00B60425">
        <w:rPr>
          <w:sz w:val="28"/>
          <w:szCs w:val="28"/>
        </w:rPr>
        <w:t xml:space="preserve"> </w:t>
      </w:r>
      <w:r w:rsidR="00393625" w:rsidRPr="00B60425">
        <w:rPr>
          <w:sz w:val="28"/>
          <w:szCs w:val="28"/>
        </w:rPr>
        <w:t>были сформулированы основные проблемы, которые вызывают неудовлетворенность финансовыми продуктами (услугами)</w:t>
      </w:r>
      <w:r w:rsidR="00C024C2" w:rsidRPr="00B60425">
        <w:rPr>
          <w:sz w:val="28"/>
          <w:szCs w:val="28"/>
        </w:rPr>
        <w:t>.</w:t>
      </w:r>
    </w:p>
    <w:p w:rsidR="00C767B1" w:rsidRDefault="00C767B1" w:rsidP="002D6496">
      <w:pPr>
        <w:spacing w:after="0" w:line="240" w:lineRule="auto"/>
      </w:pPr>
    </w:p>
    <w:p w:rsidR="00C767B1" w:rsidRPr="00B60425" w:rsidRDefault="00C767B1" w:rsidP="00B60425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60425">
        <w:rPr>
          <w:sz w:val="28"/>
          <w:szCs w:val="28"/>
        </w:rPr>
        <w:t>Таблица 1</w:t>
      </w:r>
      <w:r w:rsidRPr="00B60425">
        <w:rPr>
          <w:b/>
          <w:sz w:val="28"/>
          <w:szCs w:val="28"/>
        </w:rPr>
        <w:t xml:space="preserve"> – Предложения потребителей финансовых услуг по повышению удовлетворенности ими, % от числа ответивших</w:t>
      </w:r>
    </w:p>
    <w:tbl>
      <w:tblPr>
        <w:tblStyle w:val="210"/>
        <w:tblW w:w="9639" w:type="dxa"/>
        <w:tblLook w:val="04A0"/>
      </w:tblPr>
      <w:tblGrid>
        <w:gridCol w:w="458"/>
        <w:gridCol w:w="826"/>
        <w:gridCol w:w="2827"/>
        <w:gridCol w:w="5528"/>
      </w:tblGrid>
      <w:tr w:rsidR="00C024C2" w:rsidRPr="00E57D19" w:rsidTr="00C024C2">
        <w:trPr>
          <w:cnfStyle w:val="100000000000"/>
        </w:trPr>
        <w:tc>
          <w:tcPr>
            <w:cnfStyle w:val="001000000000"/>
            <w:tcW w:w="458" w:type="dxa"/>
          </w:tcPr>
          <w:p w:rsidR="00C024C2" w:rsidRPr="00C767B1" w:rsidRDefault="00C024C2" w:rsidP="00CF7478">
            <w:pPr>
              <w:ind w:firstLine="0"/>
              <w:rPr>
                <w:b w:val="0"/>
                <w:szCs w:val="24"/>
              </w:rPr>
            </w:pPr>
            <w:r w:rsidRPr="00C767B1">
              <w:rPr>
                <w:szCs w:val="24"/>
              </w:rPr>
              <w:t>№</w:t>
            </w:r>
          </w:p>
        </w:tc>
        <w:tc>
          <w:tcPr>
            <w:tcW w:w="826" w:type="dxa"/>
          </w:tcPr>
          <w:p w:rsidR="00C024C2" w:rsidRPr="00C767B1" w:rsidRDefault="00C024C2" w:rsidP="00CF7478">
            <w:pPr>
              <w:ind w:firstLine="0"/>
              <w:cnfStyle w:val="100000000000"/>
              <w:rPr>
                <w:b w:val="0"/>
                <w:szCs w:val="24"/>
              </w:rPr>
            </w:pPr>
            <w:r w:rsidRPr="00C767B1">
              <w:rPr>
                <w:szCs w:val="24"/>
              </w:rPr>
              <w:t>Доля, %</w:t>
            </w:r>
          </w:p>
        </w:tc>
        <w:tc>
          <w:tcPr>
            <w:tcW w:w="2827" w:type="dxa"/>
          </w:tcPr>
          <w:p w:rsidR="00C024C2" w:rsidRDefault="00C024C2" w:rsidP="00CF7478">
            <w:pPr>
              <w:ind w:firstLine="0"/>
              <w:jc w:val="center"/>
              <w:cnfStyle w:val="100000000000"/>
              <w:rPr>
                <w:szCs w:val="24"/>
              </w:rPr>
            </w:pPr>
            <w:r w:rsidRPr="00C767B1">
              <w:rPr>
                <w:szCs w:val="24"/>
              </w:rPr>
              <w:t>Проблем</w:t>
            </w:r>
            <w:r>
              <w:rPr>
                <w:szCs w:val="24"/>
              </w:rPr>
              <w:t>а</w:t>
            </w:r>
          </w:p>
        </w:tc>
        <w:tc>
          <w:tcPr>
            <w:tcW w:w="5528" w:type="dxa"/>
          </w:tcPr>
          <w:p w:rsidR="00C024C2" w:rsidRPr="00C767B1" w:rsidRDefault="00C024C2" w:rsidP="00CF7478">
            <w:pPr>
              <w:ind w:firstLine="0"/>
              <w:jc w:val="center"/>
              <w:cnfStyle w:val="100000000000"/>
              <w:rPr>
                <w:b w:val="0"/>
                <w:szCs w:val="24"/>
              </w:rPr>
            </w:pPr>
            <w:r>
              <w:rPr>
                <w:szCs w:val="24"/>
              </w:rPr>
              <w:t>Предложения по повышению удовлетворенности</w:t>
            </w:r>
          </w:p>
        </w:tc>
      </w:tr>
      <w:tr w:rsidR="00406DA9" w:rsidRPr="00E57D19" w:rsidTr="00C024C2">
        <w:trPr>
          <w:cnfStyle w:val="000000100000"/>
        </w:trPr>
        <w:tc>
          <w:tcPr>
            <w:cnfStyle w:val="001000000000"/>
            <w:tcW w:w="458" w:type="dxa"/>
          </w:tcPr>
          <w:p w:rsidR="00406DA9" w:rsidRPr="00C767B1" w:rsidRDefault="00406DA9" w:rsidP="00406DA9">
            <w:pPr>
              <w:ind w:firstLine="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1</w:t>
            </w:r>
          </w:p>
        </w:tc>
        <w:tc>
          <w:tcPr>
            <w:tcW w:w="826" w:type="dxa"/>
          </w:tcPr>
          <w:p w:rsidR="00406DA9" w:rsidRPr="00990823" w:rsidRDefault="00406DA9" w:rsidP="00406DA9">
            <w:pPr>
              <w:ind w:firstLine="0"/>
              <w:cnfStyle w:val="0000001000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35,0</w:t>
            </w:r>
            <w:r w:rsidRPr="00990823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827" w:type="dxa"/>
          </w:tcPr>
          <w:p w:rsidR="00406DA9" w:rsidRPr="00C767B1" w:rsidRDefault="00406DA9" w:rsidP="00406DA9">
            <w:pPr>
              <w:ind w:firstLine="0"/>
              <w:jc w:val="both"/>
              <w:cnfStyle w:val="0000001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Высокая стоимость платы за предоставление банковских услуг</w:t>
            </w:r>
          </w:p>
        </w:tc>
        <w:tc>
          <w:tcPr>
            <w:tcW w:w="5528" w:type="dxa"/>
          </w:tcPr>
          <w:p w:rsidR="00406DA9" w:rsidRPr="00C767B1" w:rsidRDefault="00406DA9" w:rsidP="00406DA9">
            <w:pPr>
              <w:ind w:firstLine="0"/>
              <w:jc w:val="both"/>
              <w:cnfStyle w:val="0000001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Снизить плату за предоставление банковских услуг (снижать ставки по кредитам</w:t>
            </w:r>
            <w:r>
              <w:rPr>
                <w:sz w:val="20"/>
                <w:szCs w:val="20"/>
              </w:rPr>
              <w:t xml:space="preserve"> (32,5%)</w:t>
            </w:r>
            <w:r w:rsidR="006077E6">
              <w:rPr>
                <w:sz w:val="20"/>
                <w:szCs w:val="20"/>
              </w:rPr>
              <w:t>,</w:t>
            </w:r>
            <w:r w:rsidRPr="00C767B1">
              <w:rPr>
                <w:sz w:val="20"/>
                <w:szCs w:val="20"/>
              </w:rPr>
              <w:t xml:space="preserve"> стоимость обслуживания счетов, убрать комиссии за переводы</w:t>
            </w:r>
            <w:r>
              <w:rPr>
                <w:sz w:val="20"/>
                <w:szCs w:val="20"/>
              </w:rPr>
              <w:t xml:space="preserve"> (2,5%</w:t>
            </w:r>
            <w:r w:rsidRPr="00C767B1">
              <w:rPr>
                <w:sz w:val="20"/>
                <w:szCs w:val="20"/>
              </w:rPr>
              <w:t>)</w:t>
            </w:r>
            <w:r w:rsidR="006077E6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.</w:t>
            </w:r>
          </w:p>
        </w:tc>
      </w:tr>
      <w:tr w:rsidR="00406DA9" w:rsidRPr="00E57D19" w:rsidTr="00C024C2">
        <w:tc>
          <w:tcPr>
            <w:cnfStyle w:val="001000000000"/>
            <w:tcW w:w="458" w:type="dxa"/>
          </w:tcPr>
          <w:p w:rsidR="00406DA9" w:rsidRPr="00C767B1" w:rsidRDefault="00406DA9" w:rsidP="00406DA9">
            <w:pPr>
              <w:ind w:firstLine="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2</w:t>
            </w:r>
          </w:p>
        </w:tc>
        <w:tc>
          <w:tcPr>
            <w:tcW w:w="826" w:type="dxa"/>
          </w:tcPr>
          <w:p w:rsidR="00406DA9" w:rsidRPr="00990823" w:rsidRDefault="00406DA9" w:rsidP="00406DA9">
            <w:pPr>
              <w:ind w:firstLine="0"/>
              <w:cnfStyle w:val="000000000000"/>
              <w:rPr>
                <w:b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24,5</w:t>
            </w:r>
            <w:r w:rsidRPr="00000A9F">
              <w:rPr>
                <w:b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2827" w:type="dxa"/>
          </w:tcPr>
          <w:p w:rsidR="00406DA9" w:rsidRPr="00C767B1" w:rsidRDefault="00406DA9" w:rsidP="00406DA9">
            <w:pPr>
              <w:ind w:firstLine="0"/>
              <w:jc w:val="both"/>
              <w:cnfStyle w:val="0000000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Отсутствие в общедоступных источниках информации, изложенной языком, понятным для большинства населения</w:t>
            </w:r>
          </w:p>
        </w:tc>
        <w:tc>
          <w:tcPr>
            <w:tcW w:w="5528" w:type="dxa"/>
          </w:tcPr>
          <w:p w:rsidR="00406DA9" w:rsidRPr="00C767B1" w:rsidRDefault="00406DA9" w:rsidP="00406DA9">
            <w:pPr>
              <w:ind w:firstLine="0"/>
              <w:jc w:val="both"/>
              <w:cnfStyle w:val="0000000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Повы</w:t>
            </w:r>
            <w:r>
              <w:rPr>
                <w:sz w:val="20"/>
                <w:szCs w:val="20"/>
              </w:rPr>
              <w:t>сить</w:t>
            </w:r>
            <w:r w:rsidRPr="00C767B1">
              <w:rPr>
                <w:sz w:val="20"/>
                <w:szCs w:val="20"/>
              </w:rPr>
              <w:t xml:space="preserve"> ф</w:t>
            </w:r>
            <w:r>
              <w:rPr>
                <w:sz w:val="20"/>
                <w:szCs w:val="20"/>
              </w:rPr>
              <w:t xml:space="preserve">инансовую грамотность населения – грамотные консультанты, буклеты (9,7%), </w:t>
            </w:r>
            <w:r w:rsidRPr="00000A9F">
              <w:rPr>
                <w:sz w:val="20"/>
                <w:szCs w:val="20"/>
              </w:rPr>
              <w:t xml:space="preserve">обучения, курсы, семинары, </w:t>
            </w:r>
            <w:r>
              <w:rPr>
                <w:sz w:val="20"/>
                <w:szCs w:val="20"/>
              </w:rPr>
              <w:t>разъясняющие мероприятия</w:t>
            </w:r>
            <w:r w:rsidRPr="00000A9F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>9,6</w:t>
            </w:r>
            <w:r w:rsidRPr="00000A9F">
              <w:rPr>
                <w:sz w:val="20"/>
                <w:szCs w:val="20"/>
              </w:rPr>
              <w:t>%)</w:t>
            </w:r>
            <w:r>
              <w:rPr>
                <w:sz w:val="20"/>
                <w:szCs w:val="20"/>
              </w:rPr>
              <w:t>, п</w:t>
            </w:r>
            <w:r w:rsidRPr="00C767B1">
              <w:rPr>
                <w:sz w:val="20"/>
                <w:szCs w:val="20"/>
              </w:rPr>
              <w:t>овыш</w:t>
            </w:r>
            <w:r>
              <w:rPr>
                <w:sz w:val="20"/>
                <w:szCs w:val="20"/>
              </w:rPr>
              <w:t>ение</w:t>
            </w:r>
            <w:r w:rsidRPr="00C767B1">
              <w:rPr>
                <w:sz w:val="20"/>
                <w:szCs w:val="20"/>
              </w:rPr>
              <w:t xml:space="preserve"> безопасност</w:t>
            </w:r>
            <w:r>
              <w:rPr>
                <w:sz w:val="20"/>
                <w:szCs w:val="20"/>
              </w:rPr>
              <w:t>и</w:t>
            </w:r>
            <w:r w:rsidRPr="00C767B1">
              <w:rPr>
                <w:sz w:val="20"/>
                <w:szCs w:val="20"/>
              </w:rPr>
              <w:t>, понятност</w:t>
            </w:r>
            <w:r>
              <w:rPr>
                <w:sz w:val="20"/>
                <w:szCs w:val="20"/>
              </w:rPr>
              <w:t>и</w:t>
            </w:r>
            <w:r w:rsidRPr="00C767B1">
              <w:rPr>
                <w:sz w:val="20"/>
                <w:szCs w:val="20"/>
              </w:rPr>
              <w:t xml:space="preserve"> и прозрачност</w:t>
            </w:r>
            <w:r>
              <w:rPr>
                <w:sz w:val="20"/>
                <w:szCs w:val="20"/>
              </w:rPr>
              <w:t>и</w:t>
            </w:r>
            <w:r w:rsidRPr="00C767B1">
              <w:rPr>
                <w:sz w:val="20"/>
                <w:szCs w:val="20"/>
              </w:rPr>
              <w:t xml:space="preserve"> финансовых услуг </w:t>
            </w:r>
            <w:r>
              <w:rPr>
                <w:sz w:val="20"/>
                <w:szCs w:val="20"/>
              </w:rPr>
              <w:t>(5,2%).</w:t>
            </w:r>
          </w:p>
        </w:tc>
      </w:tr>
      <w:tr w:rsidR="00406DA9" w:rsidRPr="00E57D19" w:rsidTr="00C024C2">
        <w:trPr>
          <w:cnfStyle w:val="000000100000"/>
        </w:trPr>
        <w:tc>
          <w:tcPr>
            <w:cnfStyle w:val="001000000000"/>
            <w:tcW w:w="458" w:type="dxa"/>
          </w:tcPr>
          <w:p w:rsidR="00406DA9" w:rsidRPr="00C767B1" w:rsidRDefault="00406DA9" w:rsidP="00406DA9">
            <w:pPr>
              <w:ind w:firstLine="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3</w:t>
            </w:r>
          </w:p>
        </w:tc>
        <w:tc>
          <w:tcPr>
            <w:tcW w:w="826" w:type="dxa"/>
          </w:tcPr>
          <w:p w:rsidR="00406DA9" w:rsidRPr="00990823" w:rsidRDefault="00406DA9" w:rsidP="00406DA9">
            <w:pPr>
              <w:ind w:firstLine="0"/>
              <w:cnfStyle w:val="000000100000"/>
              <w:rPr>
                <w:b/>
                <w:color w:val="7C3776" w:themeColor="text2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15,4</w:t>
            </w:r>
            <w:r w:rsidRPr="00990823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827" w:type="dxa"/>
          </w:tcPr>
          <w:p w:rsidR="00406DA9" w:rsidRPr="00C767B1" w:rsidRDefault="00406DA9" w:rsidP="00406DA9">
            <w:pPr>
              <w:ind w:firstLine="0"/>
              <w:jc w:val="both"/>
              <w:cnfStyle w:val="0000001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Территориальная доступность мест (устройств) для совершения платежей и денежных переводов</w:t>
            </w:r>
          </w:p>
        </w:tc>
        <w:tc>
          <w:tcPr>
            <w:tcW w:w="5528" w:type="dxa"/>
          </w:tcPr>
          <w:p w:rsidR="00406DA9" w:rsidRPr="00C767B1" w:rsidRDefault="00406DA9" w:rsidP="00406DA9">
            <w:pPr>
              <w:ind w:firstLine="0"/>
              <w:jc w:val="both"/>
              <w:cnfStyle w:val="00000010000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Увеличить количество банкоматов и/или терминалов</w:t>
            </w:r>
            <w:r>
              <w:rPr>
                <w:sz w:val="20"/>
                <w:szCs w:val="20"/>
              </w:rPr>
              <w:t xml:space="preserve"> (10,0%), </w:t>
            </w:r>
            <w:r w:rsidRPr="00C767B1">
              <w:rPr>
                <w:sz w:val="20"/>
                <w:szCs w:val="20"/>
              </w:rPr>
              <w:t>отделений банков</w:t>
            </w:r>
            <w:r>
              <w:rPr>
                <w:sz w:val="20"/>
                <w:szCs w:val="20"/>
              </w:rPr>
              <w:t xml:space="preserve"> (4,6%).</w:t>
            </w:r>
          </w:p>
        </w:tc>
      </w:tr>
      <w:tr w:rsidR="00406DA9" w:rsidRPr="00E57D19" w:rsidTr="00C024C2">
        <w:tc>
          <w:tcPr>
            <w:cnfStyle w:val="001000000000"/>
            <w:tcW w:w="458" w:type="dxa"/>
          </w:tcPr>
          <w:p w:rsidR="00406DA9" w:rsidRPr="00C767B1" w:rsidRDefault="00406DA9" w:rsidP="00406DA9">
            <w:pPr>
              <w:ind w:firstLine="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4</w:t>
            </w:r>
          </w:p>
        </w:tc>
        <w:tc>
          <w:tcPr>
            <w:tcW w:w="826" w:type="dxa"/>
          </w:tcPr>
          <w:p w:rsidR="00406DA9" w:rsidRPr="00990823" w:rsidRDefault="00406DA9" w:rsidP="00406DA9">
            <w:pPr>
              <w:ind w:firstLine="0"/>
              <w:cnfStyle w:val="000000000000"/>
              <w:rPr>
                <w:b/>
                <w:color w:val="7C3776" w:themeColor="text2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3,8</w:t>
            </w:r>
            <w:r w:rsidRPr="00990823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827" w:type="dxa"/>
          </w:tcPr>
          <w:p w:rsidR="00406DA9" w:rsidRPr="00C767B1" w:rsidRDefault="00406DA9" w:rsidP="00406DA9">
            <w:pPr>
              <w:ind w:firstLine="0"/>
              <w:jc w:val="both"/>
              <w:cnfStyle w:val="0000000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 xml:space="preserve">Низкое качество предоставления услуг </w:t>
            </w:r>
            <w:r>
              <w:rPr>
                <w:sz w:val="20"/>
                <w:szCs w:val="20"/>
              </w:rPr>
              <w:t>и т</w:t>
            </w:r>
            <w:r w:rsidRPr="00C767B1">
              <w:rPr>
                <w:sz w:val="20"/>
                <w:szCs w:val="20"/>
              </w:rPr>
              <w:t>ехнические неполадки в работе банкоматов</w:t>
            </w:r>
          </w:p>
        </w:tc>
        <w:tc>
          <w:tcPr>
            <w:tcW w:w="5528" w:type="dxa"/>
          </w:tcPr>
          <w:p w:rsidR="00406DA9" w:rsidRPr="00C767B1" w:rsidRDefault="00406DA9" w:rsidP="00406DA9">
            <w:pPr>
              <w:ind w:firstLine="0"/>
              <w:jc w:val="both"/>
              <w:cnfStyle w:val="00000000000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Улучшать качество обслуживания клиентов в отделениях банков (удобный график работы, отсутствие очередей, компетентный и приветливый персонал)</w:t>
            </w:r>
            <w:r>
              <w:rPr>
                <w:sz w:val="20"/>
                <w:szCs w:val="20"/>
              </w:rPr>
              <w:t xml:space="preserve">, </w:t>
            </w:r>
            <w:proofErr w:type="gramStart"/>
            <w:r>
              <w:rPr>
                <w:sz w:val="20"/>
                <w:szCs w:val="20"/>
              </w:rPr>
              <w:t>к</w:t>
            </w:r>
            <w:r w:rsidRPr="00C767B1">
              <w:rPr>
                <w:sz w:val="20"/>
                <w:szCs w:val="20"/>
              </w:rPr>
              <w:t>онтроль за</w:t>
            </w:r>
            <w:proofErr w:type="gramEnd"/>
            <w:r w:rsidRPr="00C767B1">
              <w:rPr>
                <w:sz w:val="20"/>
                <w:szCs w:val="20"/>
              </w:rPr>
              <w:t xml:space="preserve"> состоянием банкоматов</w:t>
            </w:r>
            <w:r>
              <w:rPr>
                <w:sz w:val="20"/>
                <w:szCs w:val="20"/>
              </w:rPr>
              <w:t xml:space="preserve"> и своевременный ремонт</w:t>
            </w:r>
            <w:r w:rsidR="006077E6">
              <w:rPr>
                <w:sz w:val="20"/>
                <w:szCs w:val="20"/>
              </w:rPr>
              <w:t>.</w:t>
            </w:r>
          </w:p>
        </w:tc>
      </w:tr>
      <w:tr w:rsidR="00406DA9" w:rsidRPr="00E57D19" w:rsidTr="00C024C2">
        <w:trPr>
          <w:cnfStyle w:val="000000100000"/>
        </w:trPr>
        <w:tc>
          <w:tcPr>
            <w:cnfStyle w:val="001000000000"/>
            <w:tcW w:w="458" w:type="dxa"/>
            <w:shd w:val="clear" w:color="auto" w:fill="CBDDA8" w:themeFill="accent5" w:themeFillTint="66"/>
          </w:tcPr>
          <w:p w:rsidR="00406DA9" w:rsidRPr="00C767B1" w:rsidRDefault="00406DA9" w:rsidP="00406DA9">
            <w:pPr>
              <w:ind w:firstLine="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11</w:t>
            </w:r>
          </w:p>
        </w:tc>
        <w:tc>
          <w:tcPr>
            <w:tcW w:w="826" w:type="dxa"/>
            <w:shd w:val="clear" w:color="auto" w:fill="CBDDA8" w:themeFill="accent5" w:themeFillTint="66"/>
          </w:tcPr>
          <w:p w:rsidR="00406DA9" w:rsidRPr="00990823" w:rsidRDefault="00406DA9" w:rsidP="00406DA9">
            <w:pPr>
              <w:ind w:firstLine="0"/>
              <w:cnfStyle w:val="000000100000"/>
              <w:rPr>
                <w:b/>
                <w:color w:val="7C3776" w:themeColor="text2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9,1</w:t>
            </w:r>
            <w:r w:rsidRPr="00990823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827" w:type="dxa"/>
            <w:shd w:val="clear" w:color="auto" w:fill="CBDDA8" w:themeFill="accent5" w:themeFillTint="66"/>
          </w:tcPr>
          <w:p w:rsidR="00406DA9" w:rsidRPr="00C767B1" w:rsidRDefault="00406DA9" w:rsidP="00406DA9">
            <w:pPr>
              <w:ind w:firstLine="0"/>
              <w:jc w:val="center"/>
              <w:cnfStyle w:val="000000100000"/>
              <w:rPr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-</w:t>
            </w:r>
          </w:p>
        </w:tc>
        <w:tc>
          <w:tcPr>
            <w:tcW w:w="5528" w:type="dxa"/>
            <w:shd w:val="clear" w:color="auto" w:fill="CBDDA8" w:themeFill="accent5" w:themeFillTint="66"/>
          </w:tcPr>
          <w:p w:rsidR="00406DA9" w:rsidRPr="00C767B1" w:rsidRDefault="00406DA9" w:rsidP="00406DA9">
            <w:pPr>
              <w:ind w:firstLine="0"/>
              <w:jc w:val="both"/>
              <w:cnfStyle w:val="000000100000"/>
              <w:rPr>
                <w:b/>
                <w:color w:val="7C3776" w:themeColor="text2"/>
                <w:sz w:val="20"/>
                <w:szCs w:val="20"/>
              </w:rPr>
            </w:pPr>
            <w:r w:rsidRPr="00C767B1">
              <w:rPr>
                <w:sz w:val="20"/>
                <w:szCs w:val="20"/>
              </w:rPr>
              <w:t>Все хорошо, нет необходимости в каких-либо мерах</w:t>
            </w:r>
            <w:r w:rsidR="006077E6">
              <w:rPr>
                <w:sz w:val="20"/>
                <w:szCs w:val="20"/>
              </w:rPr>
              <w:t>.</w:t>
            </w:r>
          </w:p>
        </w:tc>
      </w:tr>
    </w:tbl>
    <w:p w:rsidR="00C767B1" w:rsidRDefault="00C767B1" w:rsidP="00B60425">
      <w:pPr>
        <w:spacing w:after="0" w:line="240" w:lineRule="auto"/>
        <w:ind w:firstLine="0"/>
        <w:jc w:val="both"/>
      </w:pPr>
    </w:p>
    <w:p w:rsidR="00872A6A" w:rsidRPr="00B60425" w:rsidRDefault="00872A6A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Наиболее значимой проблемой, препятствующей повышению удовлетворенности потребителей финансовыми продуктами (услугами) является высокая стоимость платы за предоставление банковских услуг (35,0%). В качестве мер по решению проблемы респонденты предлагают снижение платы за предоставление банковских услуг (ставок по кредитам, стоимости обслуживания счетов, комиссии за переводы). </w:t>
      </w:r>
    </w:p>
    <w:p w:rsidR="00872A6A" w:rsidRPr="00B60425" w:rsidRDefault="00872A6A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Еще одной значимой проблемой является проблема информированности населения в отношении финансовой грамотности (24,5%), среди мер по решению проблемы респонденты предложили </w:t>
      </w:r>
      <w:r w:rsidRPr="00B60425">
        <w:rPr>
          <w:sz w:val="28"/>
          <w:szCs w:val="28"/>
        </w:rPr>
        <w:lastRenderedPageBreak/>
        <w:t xml:space="preserve">повысить информирование с помощью консультантов, буклетов (9,7%), проведения обучений, семинаров (9,6%), повышения безопасности, понятности и прозрачности финансовых услуг (5,2%). </w:t>
      </w:r>
    </w:p>
    <w:p w:rsidR="00A83EC4" w:rsidRPr="00B60425" w:rsidRDefault="00872A6A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В качестве третьей проблемы выступает проблема </w:t>
      </w:r>
      <w:r w:rsidR="00393625" w:rsidRPr="00B60425">
        <w:rPr>
          <w:sz w:val="28"/>
          <w:szCs w:val="28"/>
        </w:rPr>
        <w:t>территориальн</w:t>
      </w:r>
      <w:r w:rsidRPr="00B60425">
        <w:rPr>
          <w:sz w:val="28"/>
          <w:szCs w:val="28"/>
        </w:rPr>
        <w:t>ой</w:t>
      </w:r>
      <w:r w:rsidR="00393625" w:rsidRPr="00B60425">
        <w:rPr>
          <w:sz w:val="28"/>
          <w:szCs w:val="28"/>
        </w:rPr>
        <w:t xml:space="preserve"> доступност</w:t>
      </w:r>
      <w:r w:rsidRPr="00B60425">
        <w:rPr>
          <w:sz w:val="28"/>
          <w:szCs w:val="28"/>
        </w:rPr>
        <w:t>и</w:t>
      </w:r>
      <w:r w:rsidR="00393625" w:rsidRPr="00B60425">
        <w:rPr>
          <w:sz w:val="28"/>
          <w:szCs w:val="28"/>
        </w:rPr>
        <w:t xml:space="preserve"> мест (устройств) для совершения платежей и денежных переводов</w:t>
      </w:r>
      <w:r w:rsidR="009473D4" w:rsidRPr="00B60425">
        <w:rPr>
          <w:sz w:val="28"/>
          <w:szCs w:val="28"/>
        </w:rPr>
        <w:t xml:space="preserve"> (</w:t>
      </w:r>
      <w:r w:rsidRPr="00B60425">
        <w:rPr>
          <w:sz w:val="28"/>
          <w:szCs w:val="28"/>
        </w:rPr>
        <w:t>15,4</w:t>
      </w:r>
      <w:r w:rsidR="009473D4" w:rsidRPr="00B60425">
        <w:rPr>
          <w:sz w:val="28"/>
          <w:szCs w:val="28"/>
        </w:rPr>
        <w:t>%). Решить проблему респонденты предлагают следующим образом: увелич</w:t>
      </w:r>
      <w:r w:rsidR="00DC5F42" w:rsidRPr="00B60425">
        <w:rPr>
          <w:sz w:val="28"/>
          <w:szCs w:val="28"/>
        </w:rPr>
        <w:t>ить</w:t>
      </w:r>
      <w:r w:rsidR="009473D4" w:rsidRPr="00B60425">
        <w:rPr>
          <w:sz w:val="28"/>
          <w:szCs w:val="28"/>
        </w:rPr>
        <w:t xml:space="preserve"> числ</w:t>
      </w:r>
      <w:r w:rsidR="00DC5F42" w:rsidRPr="00B60425">
        <w:rPr>
          <w:sz w:val="28"/>
          <w:szCs w:val="28"/>
        </w:rPr>
        <w:t>о</w:t>
      </w:r>
      <w:r w:rsidR="009473D4" w:rsidRPr="00B60425">
        <w:rPr>
          <w:sz w:val="28"/>
          <w:szCs w:val="28"/>
        </w:rPr>
        <w:t xml:space="preserve"> банкоматов и/или терминалов (</w:t>
      </w:r>
      <w:r w:rsidRPr="00B60425">
        <w:rPr>
          <w:sz w:val="28"/>
          <w:szCs w:val="28"/>
        </w:rPr>
        <w:t>10,0</w:t>
      </w:r>
      <w:r w:rsidR="009473D4" w:rsidRPr="00B60425">
        <w:rPr>
          <w:sz w:val="28"/>
          <w:szCs w:val="28"/>
        </w:rPr>
        <w:t>%), а также увелич</w:t>
      </w:r>
      <w:r w:rsidR="00DC5F42" w:rsidRPr="00B60425">
        <w:rPr>
          <w:sz w:val="28"/>
          <w:szCs w:val="28"/>
        </w:rPr>
        <w:t>ить</w:t>
      </w:r>
      <w:r w:rsidR="009473D4" w:rsidRPr="00B60425">
        <w:rPr>
          <w:sz w:val="28"/>
          <w:szCs w:val="28"/>
        </w:rPr>
        <w:t xml:space="preserve"> количеств</w:t>
      </w:r>
      <w:r w:rsidR="00DC5F42" w:rsidRPr="00B60425">
        <w:rPr>
          <w:sz w:val="28"/>
          <w:szCs w:val="28"/>
        </w:rPr>
        <w:t>о</w:t>
      </w:r>
      <w:r w:rsidR="009473D4" w:rsidRPr="00B60425">
        <w:rPr>
          <w:sz w:val="28"/>
          <w:szCs w:val="28"/>
        </w:rPr>
        <w:t xml:space="preserve"> отделений банков (</w:t>
      </w:r>
      <w:r w:rsidRPr="00B60425">
        <w:rPr>
          <w:sz w:val="28"/>
          <w:szCs w:val="28"/>
        </w:rPr>
        <w:t>4,6</w:t>
      </w:r>
      <w:r w:rsidR="009473D4" w:rsidRPr="00B60425">
        <w:rPr>
          <w:sz w:val="28"/>
          <w:szCs w:val="28"/>
        </w:rPr>
        <w:t>%).</w:t>
      </w:r>
      <w:r w:rsidR="00C024C2" w:rsidRPr="00B60425">
        <w:rPr>
          <w:sz w:val="28"/>
          <w:szCs w:val="28"/>
        </w:rPr>
        <w:t xml:space="preserve"> </w:t>
      </w:r>
    </w:p>
    <w:p w:rsidR="00393625" w:rsidRPr="00B60425" w:rsidRDefault="00DC5F42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Н</w:t>
      </w:r>
      <w:r w:rsidR="00A83EC4" w:rsidRPr="00B60425">
        <w:rPr>
          <w:sz w:val="28"/>
          <w:szCs w:val="28"/>
        </w:rPr>
        <w:t>ебольшая доля ответивших (</w:t>
      </w:r>
      <w:r w:rsidR="00872A6A" w:rsidRPr="00B60425">
        <w:rPr>
          <w:sz w:val="28"/>
          <w:szCs w:val="28"/>
        </w:rPr>
        <w:t>3,8</w:t>
      </w:r>
      <w:r w:rsidR="00A83EC4" w:rsidRPr="00B60425">
        <w:rPr>
          <w:sz w:val="28"/>
          <w:szCs w:val="28"/>
        </w:rPr>
        <w:t>%) предлагает решение проблемы низкого качества предоставления услуг и технических неполадок в работе банкоматов посредством улучшения качества работы сотрудников</w:t>
      </w:r>
      <w:r w:rsidR="00872A6A" w:rsidRPr="00B60425">
        <w:rPr>
          <w:sz w:val="28"/>
          <w:szCs w:val="28"/>
        </w:rPr>
        <w:t xml:space="preserve"> и улучшения обслуживания</w:t>
      </w:r>
      <w:r w:rsidR="00A83EC4" w:rsidRPr="00B60425">
        <w:rPr>
          <w:sz w:val="28"/>
          <w:szCs w:val="28"/>
        </w:rPr>
        <w:t xml:space="preserve">, </w:t>
      </w:r>
      <w:proofErr w:type="gramStart"/>
      <w:r w:rsidR="00A83EC4" w:rsidRPr="00B60425">
        <w:rPr>
          <w:sz w:val="28"/>
          <w:szCs w:val="28"/>
        </w:rPr>
        <w:t>контроля за</w:t>
      </w:r>
      <w:proofErr w:type="gramEnd"/>
      <w:r w:rsidR="00A83EC4" w:rsidRPr="00B60425">
        <w:rPr>
          <w:sz w:val="28"/>
          <w:szCs w:val="28"/>
        </w:rPr>
        <w:t xml:space="preserve"> состоянием банкоматов </w:t>
      </w:r>
      <w:r w:rsidR="00872A6A" w:rsidRPr="00B60425">
        <w:rPr>
          <w:sz w:val="28"/>
          <w:szCs w:val="28"/>
        </w:rPr>
        <w:t>и их своевременный ремонт</w:t>
      </w:r>
      <w:r w:rsidR="00A83EC4" w:rsidRPr="00B60425">
        <w:rPr>
          <w:sz w:val="28"/>
          <w:szCs w:val="28"/>
        </w:rPr>
        <w:t>.</w:t>
      </w:r>
    </w:p>
    <w:p w:rsidR="00A83EC4" w:rsidRPr="00B60425" w:rsidRDefault="00E57C04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B60425">
        <w:rPr>
          <w:sz w:val="28"/>
          <w:szCs w:val="28"/>
        </w:rPr>
        <w:t>В вариант «Иное» попали проблемы и меры по их р</w:t>
      </w:r>
      <w:r w:rsidR="00872A6A" w:rsidRPr="00B60425">
        <w:rPr>
          <w:sz w:val="28"/>
          <w:szCs w:val="28"/>
        </w:rPr>
        <w:t xml:space="preserve">ешению, которые разделила меньшая доля </w:t>
      </w:r>
      <w:r w:rsidRPr="00B60425">
        <w:rPr>
          <w:sz w:val="28"/>
          <w:szCs w:val="28"/>
        </w:rPr>
        <w:t>ответивших респондентов, к ним относятся: низкий уровень платежеспособности населения, который можно решить повышением уровня дохода, снижение</w:t>
      </w:r>
      <w:r w:rsidR="00DC5F42" w:rsidRPr="00B60425">
        <w:rPr>
          <w:sz w:val="28"/>
          <w:szCs w:val="28"/>
        </w:rPr>
        <w:t>м</w:t>
      </w:r>
      <w:r w:rsidRPr="00B60425">
        <w:rPr>
          <w:sz w:val="28"/>
          <w:szCs w:val="28"/>
        </w:rPr>
        <w:t xml:space="preserve"> цен и безработицы; а также проблема коррупции, которую можно решить эффективным контролем за деятельностью руководителей всех уровней.</w:t>
      </w:r>
      <w:proofErr w:type="gramEnd"/>
    </w:p>
    <w:p w:rsidR="006E6B93" w:rsidRPr="00B60425" w:rsidRDefault="004C3BBE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Далее </w:t>
      </w:r>
      <w:r w:rsidR="005906B2" w:rsidRPr="00B60425">
        <w:rPr>
          <w:sz w:val="28"/>
          <w:szCs w:val="28"/>
        </w:rPr>
        <w:t>рассмотрены</w:t>
      </w:r>
      <w:r w:rsidRPr="00B60425">
        <w:rPr>
          <w:sz w:val="28"/>
          <w:szCs w:val="28"/>
        </w:rPr>
        <w:t xml:space="preserve"> группы</w:t>
      </w:r>
      <w:r w:rsidR="005906B2" w:rsidRPr="00B60425">
        <w:rPr>
          <w:sz w:val="28"/>
          <w:szCs w:val="28"/>
        </w:rPr>
        <w:t>, для которых необходимо принимать вышеуказанные меры</w:t>
      </w:r>
      <w:r w:rsidR="009776CB" w:rsidRPr="00B60425">
        <w:rPr>
          <w:sz w:val="28"/>
          <w:szCs w:val="28"/>
        </w:rPr>
        <w:t xml:space="preserve"> по повышению удовлетворенности финансовыми продуктами (услугами).</w:t>
      </w:r>
      <w:r w:rsidR="002C3896" w:rsidRPr="00B60425">
        <w:rPr>
          <w:sz w:val="28"/>
          <w:szCs w:val="28"/>
        </w:rPr>
        <w:t xml:space="preserve"> </w:t>
      </w:r>
    </w:p>
    <w:p w:rsidR="002C3896" w:rsidRPr="00B60425" w:rsidRDefault="002C3896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В разрезе типа населенного пункта можно увидеть, что необходимость в принятии мер по повышению удовлетворенности финансовыми продуктами (услугами), а именно в увеличении количества отделений банков наиболее актуальна для жителей поселков городского типа (30,1% ответивших), банкоматов и/или терминалов – для жителей сельских населенных пунктов (45,4%).</w:t>
      </w:r>
    </w:p>
    <w:p w:rsidR="004C3BBE" w:rsidRPr="00B60425" w:rsidRDefault="002C3896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 В разрезе территорий (</w:t>
      </w:r>
      <w:proofErr w:type="gramStart"/>
      <w:r w:rsidRPr="00B60425">
        <w:rPr>
          <w:sz w:val="28"/>
          <w:szCs w:val="28"/>
        </w:rPr>
        <w:t>см</w:t>
      </w:r>
      <w:proofErr w:type="gramEnd"/>
      <w:r w:rsidRPr="00B60425">
        <w:rPr>
          <w:sz w:val="28"/>
          <w:szCs w:val="28"/>
        </w:rPr>
        <w:t xml:space="preserve">. диаграммы 6.2, 6.3) указанные меры наиболее актуальны для жителей </w:t>
      </w:r>
      <w:proofErr w:type="spellStart"/>
      <w:r w:rsidRPr="00B60425">
        <w:rPr>
          <w:sz w:val="28"/>
          <w:szCs w:val="28"/>
        </w:rPr>
        <w:t>Кочковского</w:t>
      </w:r>
      <w:proofErr w:type="spellEnd"/>
      <w:r w:rsidRPr="00B60425">
        <w:rPr>
          <w:sz w:val="28"/>
          <w:szCs w:val="28"/>
        </w:rPr>
        <w:t xml:space="preserve"> района. Нехватка банкоматов и/или терминалов актуальна для жителей </w:t>
      </w:r>
      <w:proofErr w:type="spellStart"/>
      <w:r w:rsidRPr="00B60425">
        <w:rPr>
          <w:sz w:val="28"/>
          <w:szCs w:val="28"/>
        </w:rPr>
        <w:t>Кочковского</w:t>
      </w:r>
      <w:proofErr w:type="spellEnd"/>
      <w:r w:rsidRPr="00B60425">
        <w:rPr>
          <w:sz w:val="28"/>
          <w:szCs w:val="28"/>
        </w:rPr>
        <w:t xml:space="preserve"> (75,0%), Убинского (66,7%), </w:t>
      </w:r>
      <w:proofErr w:type="spellStart"/>
      <w:r w:rsidRPr="00B60425">
        <w:rPr>
          <w:sz w:val="28"/>
          <w:szCs w:val="28"/>
        </w:rPr>
        <w:t>Здвинского</w:t>
      </w:r>
      <w:proofErr w:type="spellEnd"/>
      <w:r w:rsidRPr="00B60425">
        <w:rPr>
          <w:sz w:val="28"/>
          <w:szCs w:val="28"/>
        </w:rPr>
        <w:t xml:space="preserve"> (57,1%)</w:t>
      </w:r>
      <w:r w:rsidR="006E6B93" w:rsidRPr="00B60425">
        <w:rPr>
          <w:sz w:val="28"/>
          <w:szCs w:val="28"/>
        </w:rPr>
        <w:t xml:space="preserve"> районов</w:t>
      </w:r>
      <w:r w:rsidRPr="00B60425">
        <w:rPr>
          <w:sz w:val="28"/>
          <w:szCs w:val="28"/>
        </w:rPr>
        <w:t xml:space="preserve">; потребность в увеличении числа отделений банков наиболее актуальна для </w:t>
      </w:r>
      <w:r w:rsidR="006E6B93" w:rsidRPr="00B60425">
        <w:rPr>
          <w:sz w:val="28"/>
          <w:szCs w:val="28"/>
        </w:rPr>
        <w:t xml:space="preserve">жителей </w:t>
      </w:r>
      <w:proofErr w:type="spellStart"/>
      <w:r w:rsidR="006E6B93" w:rsidRPr="00B60425">
        <w:rPr>
          <w:sz w:val="28"/>
          <w:szCs w:val="28"/>
        </w:rPr>
        <w:t>Кочковского</w:t>
      </w:r>
      <w:proofErr w:type="spellEnd"/>
      <w:r w:rsidR="006E6B93" w:rsidRPr="00B60425">
        <w:rPr>
          <w:sz w:val="28"/>
          <w:szCs w:val="28"/>
        </w:rPr>
        <w:t xml:space="preserve"> района (75,0%).</w:t>
      </w:r>
    </w:p>
    <w:p w:rsidR="00C9432A" w:rsidRPr="00F60EB2" w:rsidRDefault="00C9432A" w:rsidP="00C9432A">
      <w:pPr>
        <w:pStyle w:val="af9"/>
        <w:spacing w:after="40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52135" cy="3621974"/>
            <wp:effectExtent l="0" t="0" r="5715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C9432A" w:rsidRPr="006C75B2" w:rsidRDefault="00C9432A" w:rsidP="00B60425">
      <w:pPr>
        <w:spacing w:after="0" w:line="240" w:lineRule="auto"/>
        <w:ind w:firstLine="709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 w:rsidR="00D3167B">
        <w:rPr>
          <w:rFonts w:eastAsia="Calibri"/>
          <w:szCs w:val="24"/>
        </w:rPr>
        <w:t>6</w:t>
      </w:r>
      <w:r w:rsidRPr="00CD3A1D">
        <w:rPr>
          <w:rFonts w:eastAsia="Calibri"/>
          <w:szCs w:val="24"/>
        </w:rPr>
        <w:t>.</w:t>
      </w:r>
      <w:r w:rsidR="00D3167B"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4014FF">
        <w:rPr>
          <w:rFonts w:eastAsia="Calibri"/>
          <w:b/>
          <w:szCs w:val="24"/>
        </w:rPr>
        <w:t>Потребность в принятии мер</w:t>
      </w:r>
      <w:r w:rsidR="00D3167B">
        <w:rPr>
          <w:rFonts w:eastAsia="Calibri"/>
          <w:b/>
          <w:szCs w:val="24"/>
        </w:rPr>
        <w:t xml:space="preserve"> по повышению удовлетворенности финансовыми продуктами (услугами) по типам населенного пункта</w:t>
      </w:r>
      <w:r>
        <w:rPr>
          <w:rFonts w:eastAsia="Calibri"/>
          <w:b/>
          <w:szCs w:val="24"/>
        </w:rPr>
        <w:t>, % от числа о</w:t>
      </w:r>
      <w:r w:rsidR="004014FF">
        <w:rPr>
          <w:rFonts w:eastAsia="Calibri"/>
          <w:b/>
          <w:szCs w:val="24"/>
        </w:rPr>
        <w:t>тветивших</w:t>
      </w:r>
    </w:p>
    <w:p w:rsidR="00C27518" w:rsidRDefault="00C27518" w:rsidP="00B60425">
      <w:pPr>
        <w:spacing w:after="0" w:line="240" w:lineRule="auto"/>
        <w:ind w:firstLine="709"/>
      </w:pPr>
    </w:p>
    <w:p w:rsidR="002C3896" w:rsidRPr="00B60425" w:rsidRDefault="002C3896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Такая мера по повышению удовлетворенности финансовыми продуктами (услугами), как «снижение процентной ставки по кредитам» наиболее актуальна для безработных (47,8%), занятым домашним хозяйством (46,2%), а также респондентов, имеющих неполное высшее образование (43,8%). Снижение стоимости обслуживания счетов наиболее актуально для жителей Ордынского района (15,4%).</w:t>
      </w:r>
    </w:p>
    <w:p w:rsidR="008C01FF" w:rsidRPr="00B60425" w:rsidRDefault="008921EF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Повышение финансовой грамотности населения посредством консультирования и выдачи информационных буклетов </w:t>
      </w:r>
      <w:r w:rsidR="00A57260" w:rsidRPr="00B60425">
        <w:rPr>
          <w:sz w:val="28"/>
          <w:szCs w:val="28"/>
        </w:rPr>
        <w:t>актуально</w:t>
      </w:r>
      <w:r w:rsidRPr="00B60425">
        <w:rPr>
          <w:sz w:val="28"/>
          <w:szCs w:val="28"/>
        </w:rPr>
        <w:t xml:space="preserve"> для респондентов с высоким уровнем дохода – более 60 тыс. рублей (25,5%), для жителей </w:t>
      </w:r>
      <w:proofErr w:type="gramStart"/>
      <w:r w:rsidRPr="00B60425">
        <w:rPr>
          <w:sz w:val="28"/>
          <w:szCs w:val="28"/>
        </w:rPr>
        <w:t>г</w:t>
      </w:r>
      <w:proofErr w:type="gramEnd"/>
      <w:r w:rsidRPr="00B60425">
        <w:rPr>
          <w:sz w:val="28"/>
          <w:szCs w:val="28"/>
        </w:rPr>
        <w:t xml:space="preserve">. Бердска (20,8%), а также </w:t>
      </w:r>
      <w:proofErr w:type="spellStart"/>
      <w:r w:rsidRPr="00B60425">
        <w:rPr>
          <w:sz w:val="28"/>
          <w:szCs w:val="28"/>
        </w:rPr>
        <w:t>Искитимского</w:t>
      </w:r>
      <w:proofErr w:type="spellEnd"/>
      <w:r w:rsidRPr="00B60425">
        <w:rPr>
          <w:sz w:val="28"/>
          <w:szCs w:val="28"/>
        </w:rPr>
        <w:t xml:space="preserve"> района (25,0%). Проведение обучающих курсов наиболее актуально для жителей </w:t>
      </w:r>
      <w:proofErr w:type="spellStart"/>
      <w:r w:rsidRPr="00B60425">
        <w:rPr>
          <w:sz w:val="28"/>
          <w:szCs w:val="28"/>
        </w:rPr>
        <w:t>Колыванского</w:t>
      </w:r>
      <w:proofErr w:type="spellEnd"/>
      <w:r w:rsidRPr="00B60425">
        <w:rPr>
          <w:sz w:val="28"/>
          <w:szCs w:val="28"/>
        </w:rPr>
        <w:t xml:space="preserve"> района (23,1%). Повышение безопасности, понятности и прозрачности финансовых услуг наиболее актуально для учащихся и студентов (40,0%). </w:t>
      </w:r>
    </w:p>
    <w:p w:rsidR="00F20490" w:rsidRPr="00B60425" w:rsidRDefault="00F20490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 xml:space="preserve">Увеличение числа банкоматов и/или терминалов наиболее актуально для </w:t>
      </w:r>
      <w:r w:rsidR="00FE2178" w:rsidRPr="00B60425">
        <w:rPr>
          <w:sz w:val="28"/>
          <w:szCs w:val="28"/>
        </w:rPr>
        <w:t>респондентов с общим образованием (40,5%), имеющим доход до 10 тыс. рублей (22,5%), проживающих в сельских населенных пунктах (45,4%</w:t>
      </w:r>
      <w:r w:rsidR="009776CB" w:rsidRPr="00B60425">
        <w:rPr>
          <w:sz w:val="28"/>
          <w:szCs w:val="28"/>
        </w:rPr>
        <w:t>, см. диаграмму 6.1</w:t>
      </w:r>
      <w:r w:rsidR="00FE2178" w:rsidRPr="00B60425">
        <w:rPr>
          <w:sz w:val="28"/>
          <w:szCs w:val="28"/>
        </w:rPr>
        <w:t xml:space="preserve">). </w:t>
      </w:r>
      <w:r w:rsidR="00A57260" w:rsidRPr="00B60425">
        <w:rPr>
          <w:sz w:val="28"/>
          <w:szCs w:val="28"/>
        </w:rPr>
        <w:t xml:space="preserve">В разрезе территорий в качестве мер для повышения удовлетворенности увеличение банкоматов и/или терминалов чаще отмечали жители </w:t>
      </w:r>
      <w:proofErr w:type="spellStart"/>
      <w:r w:rsidR="00A57260" w:rsidRPr="00B60425">
        <w:rPr>
          <w:sz w:val="28"/>
          <w:szCs w:val="28"/>
        </w:rPr>
        <w:t>Кочковского</w:t>
      </w:r>
      <w:proofErr w:type="spellEnd"/>
      <w:r w:rsidR="00A57260" w:rsidRPr="00B60425">
        <w:rPr>
          <w:sz w:val="28"/>
          <w:szCs w:val="28"/>
        </w:rPr>
        <w:t xml:space="preserve"> (75,0%), Убинского (66,7%), </w:t>
      </w:r>
      <w:proofErr w:type="spellStart"/>
      <w:r w:rsidR="00A57260" w:rsidRPr="00B60425">
        <w:rPr>
          <w:sz w:val="28"/>
          <w:szCs w:val="28"/>
        </w:rPr>
        <w:t>Здвинского</w:t>
      </w:r>
      <w:proofErr w:type="spellEnd"/>
      <w:r w:rsidR="00A57260" w:rsidRPr="00B60425">
        <w:rPr>
          <w:sz w:val="28"/>
          <w:szCs w:val="28"/>
        </w:rPr>
        <w:t xml:space="preserve"> (57,1%) районов. В частности, число банкоматов Сбербанка хотели бы увеличить жители Венгеровского (38,2%), Чистоозерного (25,0%) и </w:t>
      </w:r>
      <w:proofErr w:type="spellStart"/>
      <w:r w:rsidR="00A57260" w:rsidRPr="00B60425">
        <w:rPr>
          <w:sz w:val="28"/>
          <w:szCs w:val="28"/>
        </w:rPr>
        <w:t>Баганского</w:t>
      </w:r>
      <w:proofErr w:type="spellEnd"/>
      <w:r w:rsidR="00A57260" w:rsidRPr="00B60425">
        <w:rPr>
          <w:sz w:val="28"/>
          <w:szCs w:val="28"/>
        </w:rPr>
        <w:t xml:space="preserve"> (23,5%) районов. Увеличение количества отделений банков наиболее актуально для </w:t>
      </w:r>
      <w:r w:rsidR="00A57260" w:rsidRPr="00B60425">
        <w:rPr>
          <w:sz w:val="28"/>
          <w:szCs w:val="28"/>
        </w:rPr>
        <w:lastRenderedPageBreak/>
        <w:t xml:space="preserve">жителей </w:t>
      </w:r>
      <w:proofErr w:type="spellStart"/>
      <w:r w:rsidR="00A57260" w:rsidRPr="00B60425">
        <w:rPr>
          <w:sz w:val="28"/>
          <w:szCs w:val="28"/>
        </w:rPr>
        <w:t>Кочковского</w:t>
      </w:r>
      <w:proofErr w:type="spellEnd"/>
      <w:r w:rsidR="00A57260" w:rsidRPr="00B60425">
        <w:rPr>
          <w:sz w:val="28"/>
          <w:szCs w:val="28"/>
        </w:rPr>
        <w:t xml:space="preserve"> района (75,0%).</w:t>
      </w:r>
      <w:r w:rsidR="007B2EB6" w:rsidRPr="00B60425">
        <w:rPr>
          <w:sz w:val="28"/>
          <w:szCs w:val="28"/>
        </w:rPr>
        <w:t xml:space="preserve"> </w:t>
      </w:r>
      <w:proofErr w:type="gramStart"/>
      <w:r w:rsidR="007B2EB6" w:rsidRPr="00B60425">
        <w:rPr>
          <w:sz w:val="28"/>
          <w:szCs w:val="28"/>
        </w:rPr>
        <w:t xml:space="preserve">В городах Бердск и </w:t>
      </w:r>
      <w:proofErr w:type="spellStart"/>
      <w:r w:rsidR="007B2EB6" w:rsidRPr="00B60425">
        <w:rPr>
          <w:sz w:val="28"/>
          <w:szCs w:val="28"/>
        </w:rPr>
        <w:t>Искитим</w:t>
      </w:r>
      <w:proofErr w:type="spellEnd"/>
      <w:r w:rsidR="007B2EB6" w:rsidRPr="00B60425">
        <w:rPr>
          <w:sz w:val="28"/>
          <w:szCs w:val="28"/>
        </w:rPr>
        <w:t xml:space="preserve"> достаточное количество отделений банков, терминалов и банкоматов, среди ответивших нет потребности в их увеличении.</w:t>
      </w:r>
      <w:proofErr w:type="gramEnd"/>
    </w:p>
    <w:p w:rsidR="00A57260" w:rsidRPr="00B60425" w:rsidRDefault="00A57260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Улучшени</w:t>
      </w:r>
      <w:r w:rsidR="009776CB" w:rsidRPr="00B60425">
        <w:rPr>
          <w:sz w:val="28"/>
          <w:szCs w:val="28"/>
        </w:rPr>
        <w:t>е</w:t>
      </w:r>
      <w:r w:rsidRPr="00B60425">
        <w:rPr>
          <w:sz w:val="28"/>
          <w:szCs w:val="28"/>
        </w:rPr>
        <w:t xml:space="preserve"> качества обслуживания в первую очередь волнует респондентов, имеющих научную степень (19,8%).</w:t>
      </w:r>
    </w:p>
    <w:p w:rsidR="00003408" w:rsidRPr="00B60425" w:rsidRDefault="00003408" w:rsidP="00B60425">
      <w:pPr>
        <w:spacing w:after="0" w:line="240" w:lineRule="auto"/>
        <w:ind w:firstLine="709"/>
        <w:jc w:val="both"/>
        <w:rPr>
          <w:sz w:val="28"/>
          <w:szCs w:val="28"/>
        </w:rPr>
      </w:pPr>
      <w:r w:rsidRPr="00B60425">
        <w:rPr>
          <w:sz w:val="28"/>
          <w:szCs w:val="28"/>
        </w:rPr>
        <w:t>При проведении текущего опроса вопрос для респондентов в отношении мер по повышению удовлетворенности был открытым, в связи с этим нет возможности сравнить результаты с количественными данными опроса, провед</w:t>
      </w:r>
      <w:r w:rsidR="009776CB" w:rsidRPr="00B60425">
        <w:rPr>
          <w:sz w:val="28"/>
          <w:szCs w:val="28"/>
        </w:rPr>
        <w:t>е</w:t>
      </w:r>
      <w:r w:rsidRPr="00B60425">
        <w:rPr>
          <w:sz w:val="28"/>
          <w:szCs w:val="28"/>
        </w:rPr>
        <w:t>нного по заказу Банка России. Однако выделенные проблемы присутствуют и в результатах опроса для Центрального банка: недоверие к любым финансовым организациям, недостоверность, неполный объем предоставленной банком информации о финансовых продуктах (услугах).</w:t>
      </w:r>
    </w:p>
    <w:p w:rsidR="00E57C04" w:rsidRDefault="00E57C04" w:rsidP="00F00982"/>
    <w:p w:rsidR="00F65F9D" w:rsidRPr="00CD3A1D" w:rsidRDefault="00FC1610" w:rsidP="00B60425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rect id="Прямоугольник 29" o:spid="_x0000_s1035" style="position:absolute;left:0;text-align:left;margin-left:61pt;margin-top:24.65pt;width:84.9pt;height:19.65pt;z-index:2516848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" filled="f" strokecolor="#78973b" strokeweight="2.25pt">
            <v:stroke dashstyle="3 1"/>
            <w10:wrap anchorx="margin"/>
          </v:rect>
        </w:pict>
      </w:r>
      <w:r w:rsidR="00F65F9D" w:rsidRPr="00CD3A1D">
        <w:rPr>
          <w:noProof/>
          <w:color w:val="986297"/>
          <w:lang w:eastAsia="ru-RU"/>
        </w:rPr>
        <w:drawing>
          <wp:inline distT="0" distB="0" distL="0" distR="0">
            <wp:extent cx="6483927" cy="8312727"/>
            <wp:effectExtent l="0" t="0" r="0" b="0"/>
            <wp:docPr id="3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F65F9D" w:rsidRPr="0013347B" w:rsidRDefault="00F65F9D" w:rsidP="00B60425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2C3896">
        <w:rPr>
          <w:rFonts w:eastAsia="Calibri"/>
          <w:szCs w:val="24"/>
        </w:rPr>
        <w:t>6</w:t>
      </w:r>
      <w:r w:rsidRPr="00CD3A1D">
        <w:rPr>
          <w:rFonts w:eastAsia="Calibri"/>
          <w:szCs w:val="24"/>
        </w:rPr>
        <w:t>.</w:t>
      </w:r>
      <w:r w:rsidR="002C3896"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FC7F3E">
        <w:rPr>
          <w:rFonts w:eastAsia="Calibri"/>
          <w:b/>
          <w:szCs w:val="24"/>
        </w:rPr>
        <w:t xml:space="preserve">Потребность в увеличении количества банкоматов </w:t>
      </w:r>
      <w:r w:rsidR="002C3896">
        <w:rPr>
          <w:rFonts w:eastAsia="Calibri"/>
          <w:b/>
          <w:szCs w:val="24"/>
        </w:rPr>
        <w:t xml:space="preserve">и/или терминалов </w:t>
      </w:r>
      <w:r>
        <w:rPr>
          <w:rFonts w:eastAsia="Calibri"/>
          <w:b/>
          <w:szCs w:val="24"/>
        </w:rPr>
        <w:t xml:space="preserve">в разрезе территорий, % от числа </w:t>
      </w:r>
      <w:r w:rsidR="004014FF">
        <w:rPr>
          <w:rFonts w:eastAsia="Calibri"/>
          <w:b/>
          <w:szCs w:val="24"/>
        </w:rPr>
        <w:t>ответивших</w:t>
      </w:r>
    </w:p>
    <w:p w:rsidR="00E57C04" w:rsidRDefault="00E57C04" w:rsidP="00F00982"/>
    <w:p w:rsidR="00E57C04" w:rsidRDefault="00E57C04" w:rsidP="00F00982"/>
    <w:p w:rsidR="00FC7F3E" w:rsidRPr="00CD3A1D" w:rsidRDefault="00FC1610" w:rsidP="00B60425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FC1610">
        <w:rPr>
          <w:noProof/>
          <w:color w:val="986297"/>
          <w:lang w:eastAsia="ru-RU"/>
        </w:rPr>
        <w:lastRenderedPageBreak/>
        <w:pict>
          <v:rect id="Прямоугольник 26" o:spid="_x0000_s1034" style="position:absolute;left:0;text-align:left;margin-left:62.85pt;margin-top:21.85pt;width:84.9pt;height:19.65pt;z-index:25168691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" filled="f" strokecolor="#78973b" strokeweight="2.25pt">
            <v:stroke dashstyle="3 1"/>
            <w10:wrap anchorx="margin"/>
          </v:rect>
        </w:pict>
      </w:r>
      <w:r w:rsidR="00FC7F3E" w:rsidRPr="00CD3A1D">
        <w:rPr>
          <w:noProof/>
          <w:color w:val="986297"/>
          <w:lang w:eastAsia="ru-RU"/>
        </w:rPr>
        <w:drawing>
          <wp:inline distT="0" distB="0" distL="0" distR="0">
            <wp:extent cx="6483927" cy="8562109"/>
            <wp:effectExtent l="0" t="0" r="0" b="0"/>
            <wp:docPr id="2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FC7F3E" w:rsidRPr="0013347B" w:rsidRDefault="00FC7F3E" w:rsidP="00BA12ED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2C3896">
        <w:rPr>
          <w:rFonts w:eastAsia="Calibri"/>
          <w:szCs w:val="24"/>
        </w:rPr>
        <w:t>6</w:t>
      </w:r>
      <w:r w:rsidRPr="00CD3A1D">
        <w:rPr>
          <w:rFonts w:eastAsia="Calibri"/>
          <w:szCs w:val="24"/>
        </w:rPr>
        <w:t>.</w:t>
      </w:r>
      <w:r w:rsidR="002C3896"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Потребность в увеличении количества отделений банков в разрезе территорий, % от числа </w:t>
      </w:r>
      <w:r w:rsidR="004014FF">
        <w:rPr>
          <w:rFonts w:eastAsia="Calibri"/>
          <w:b/>
          <w:szCs w:val="24"/>
        </w:rPr>
        <w:t>ответивших</w:t>
      </w:r>
    </w:p>
    <w:p w:rsidR="00C27518" w:rsidRDefault="00C27518" w:rsidP="00F00982"/>
    <w:p w:rsidR="00F00982" w:rsidRDefault="00BA12ED" w:rsidP="00392831">
      <w:pPr>
        <w:pStyle w:val="1"/>
        <w:spacing w:before="0" w:after="0" w:line="240" w:lineRule="auto"/>
        <w:jc w:val="center"/>
        <w:rPr>
          <w:color w:val="auto"/>
        </w:rPr>
      </w:pPr>
      <w:bookmarkStart w:id="12" w:name="_Toc23773213"/>
      <w:r w:rsidRPr="00392831">
        <w:rPr>
          <w:color w:val="auto"/>
        </w:rPr>
        <w:lastRenderedPageBreak/>
        <w:t>ЗАКЛЮЧЕНИЕ</w:t>
      </w:r>
      <w:bookmarkEnd w:id="12"/>
    </w:p>
    <w:p w:rsidR="00392831" w:rsidRPr="00392831" w:rsidRDefault="00392831" w:rsidP="002D6496">
      <w:pPr>
        <w:spacing w:after="0" w:line="240" w:lineRule="auto"/>
      </w:pPr>
    </w:p>
    <w:p w:rsidR="00E304E8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BA12ED">
        <w:rPr>
          <w:sz w:val="28"/>
          <w:szCs w:val="28"/>
        </w:rPr>
        <w:t>По итогам исследо</w:t>
      </w:r>
      <w:r w:rsidR="00955306" w:rsidRPr="00BA12ED">
        <w:rPr>
          <w:sz w:val="28"/>
          <w:szCs w:val="28"/>
        </w:rPr>
        <w:t>вания, проведенного в 2019 году,</w:t>
      </w:r>
      <w:r w:rsidRPr="00BA12ED">
        <w:rPr>
          <w:sz w:val="28"/>
          <w:szCs w:val="28"/>
        </w:rPr>
        <w:t xml:space="preserve"> </w:t>
      </w:r>
      <w:r w:rsidR="00955306" w:rsidRPr="00BA12ED">
        <w:rPr>
          <w:sz w:val="28"/>
          <w:szCs w:val="28"/>
        </w:rPr>
        <w:t xml:space="preserve">в Новосибирский области </w:t>
      </w:r>
      <w:r w:rsidRPr="00BA12ED">
        <w:rPr>
          <w:sz w:val="28"/>
          <w:szCs w:val="28"/>
        </w:rPr>
        <w:t xml:space="preserve">зафиксирован </w:t>
      </w:r>
      <w:r w:rsidRPr="00BA12ED">
        <w:rPr>
          <w:b/>
          <w:sz w:val="28"/>
          <w:szCs w:val="28"/>
        </w:rPr>
        <w:t>высокий уровень доступности финансовых услуг</w:t>
      </w:r>
      <w:r w:rsidRPr="00BA12ED">
        <w:rPr>
          <w:sz w:val="28"/>
          <w:szCs w:val="28"/>
        </w:rPr>
        <w:t xml:space="preserve"> (так считают 87,8% ответивших), при этом </w:t>
      </w:r>
      <w:r w:rsidR="00955306" w:rsidRPr="00BA12ED">
        <w:rPr>
          <w:sz w:val="28"/>
          <w:szCs w:val="28"/>
        </w:rPr>
        <w:t xml:space="preserve">для </w:t>
      </w:r>
      <w:r w:rsidRPr="00BA12ED">
        <w:rPr>
          <w:sz w:val="28"/>
          <w:szCs w:val="28"/>
        </w:rPr>
        <w:t>12,2% ответивших потребителей товаров, работ и услуг региона финансовые продукты (услуги) недоступны.</w:t>
      </w:r>
      <w:proofErr w:type="gramEnd"/>
      <w:r w:rsidRPr="00BA12ED">
        <w:rPr>
          <w:sz w:val="28"/>
          <w:szCs w:val="28"/>
        </w:rPr>
        <w:t xml:space="preserve"> </w:t>
      </w:r>
      <w:r w:rsidR="00E304E8" w:rsidRPr="00BA12ED">
        <w:rPr>
          <w:sz w:val="28"/>
          <w:szCs w:val="28"/>
        </w:rPr>
        <w:t>Жители Новосибирской области реже, чем население России в целом, используют ряд финансовых продуктов (вклады, кредиты, платежные карты, страхование), при этом чаще используют дистанционные способы доступа к банковским услугам (</w:t>
      </w:r>
      <w:proofErr w:type="spellStart"/>
      <w:r w:rsidR="00E304E8" w:rsidRPr="00BA12ED">
        <w:rPr>
          <w:sz w:val="28"/>
          <w:szCs w:val="28"/>
        </w:rPr>
        <w:t>интернет-банкинг</w:t>
      </w:r>
      <w:proofErr w:type="spellEnd"/>
      <w:r w:rsidR="00E304E8" w:rsidRPr="00BA12ED">
        <w:rPr>
          <w:sz w:val="28"/>
          <w:szCs w:val="28"/>
        </w:rPr>
        <w:t xml:space="preserve"> и мобильный </w:t>
      </w:r>
      <w:proofErr w:type="spellStart"/>
      <w:r w:rsidR="00E304E8" w:rsidRPr="00BA12ED">
        <w:rPr>
          <w:sz w:val="28"/>
          <w:szCs w:val="28"/>
        </w:rPr>
        <w:t>банкинг</w:t>
      </w:r>
      <w:proofErr w:type="spellEnd"/>
      <w:r w:rsidR="00E304E8" w:rsidRPr="00BA12ED">
        <w:rPr>
          <w:sz w:val="28"/>
          <w:szCs w:val="28"/>
        </w:rPr>
        <w:t>). В целом доля населения, использующего дистанционные способы доступа к банковским услугам</w:t>
      </w:r>
      <w:r w:rsidR="008D76AA">
        <w:rPr>
          <w:sz w:val="28"/>
          <w:szCs w:val="28"/>
        </w:rPr>
        <w:t>,</w:t>
      </w:r>
      <w:r w:rsidR="00E304E8" w:rsidRPr="00BA12ED">
        <w:rPr>
          <w:sz w:val="28"/>
          <w:szCs w:val="28"/>
        </w:rPr>
        <w:t xml:space="preserve"> выше тех, кто обращается в территориальные отделения банков.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 xml:space="preserve">Структура использования финансовых продуктов (услуг) </w:t>
      </w:r>
      <w:r w:rsidRPr="00BA12ED">
        <w:rPr>
          <w:sz w:val="28"/>
          <w:szCs w:val="28"/>
        </w:rPr>
        <w:t>населением в настоящее время достаточно широка. Основным финансовым продуктом, который используют потребители товаров, работ и услуг Новосибирской области</w:t>
      </w:r>
      <w:r w:rsidR="00CF7CDC">
        <w:rPr>
          <w:sz w:val="28"/>
          <w:szCs w:val="28"/>
        </w:rPr>
        <w:t>,</w:t>
      </w:r>
      <w:r w:rsidRPr="00BA12ED">
        <w:rPr>
          <w:sz w:val="28"/>
          <w:szCs w:val="28"/>
        </w:rPr>
        <w:t xml:space="preserve"> является платежная карта: оформленная работодателем </w:t>
      </w:r>
      <w:proofErr w:type="spellStart"/>
      <w:r w:rsidRPr="00BA12ED">
        <w:rPr>
          <w:sz w:val="28"/>
          <w:szCs w:val="28"/>
        </w:rPr>
        <w:t>зарплатная</w:t>
      </w:r>
      <w:proofErr w:type="spellEnd"/>
      <w:r w:rsidRPr="00BA12ED">
        <w:rPr>
          <w:sz w:val="28"/>
          <w:szCs w:val="28"/>
        </w:rPr>
        <w:t xml:space="preserve"> карта или дебетовая (расчетная) карта, оформленная самостоятельно (по 57,8% соответственно). Несколько реже респонденты используют кредитную карту (36,3%), потребительский кредит (27,7%), вклады (25,2%), страхование (24,3%). </w:t>
      </w:r>
      <w:r w:rsidR="00B42409" w:rsidRPr="00BA12ED">
        <w:rPr>
          <w:sz w:val="28"/>
          <w:szCs w:val="28"/>
        </w:rPr>
        <w:t>При этом жители Новосибирской области используют большинство финансовых продуктов реже, чем жители страны в целом.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proofErr w:type="spellStart"/>
      <w:r w:rsidRPr="00BA12ED">
        <w:rPr>
          <w:b/>
          <w:sz w:val="28"/>
          <w:szCs w:val="28"/>
        </w:rPr>
        <w:t>Зарплатную</w:t>
      </w:r>
      <w:proofErr w:type="spellEnd"/>
      <w:r w:rsidRPr="00BA12ED">
        <w:rPr>
          <w:b/>
          <w:sz w:val="28"/>
          <w:szCs w:val="28"/>
        </w:rPr>
        <w:t xml:space="preserve"> карту</w:t>
      </w:r>
      <w:r w:rsidRPr="00BA12ED">
        <w:rPr>
          <w:sz w:val="28"/>
          <w:szCs w:val="28"/>
        </w:rPr>
        <w:t xml:space="preserve"> чаще всего используют наемные работники (74,9%), респонденты, имеющие научную степень (81,9%), а также среднемесячный доход от 30 до 60 тыс. рублей (78,5%), другие выделенные группы по роду занятий реже используют ее. </w:t>
      </w:r>
      <w:r w:rsidRPr="00BA12ED">
        <w:rPr>
          <w:b/>
          <w:sz w:val="28"/>
          <w:szCs w:val="28"/>
        </w:rPr>
        <w:t>Дебетовую (расчетную) карту</w:t>
      </w:r>
      <w:r w:rsidRPr="00BA12ED">
        <w:rPr>
          <w:sz w:val="28"/>
          <w:szCs w:val="28"/>
        </w:rPr>
        <w:t xml:space="preserve"> чаще других используют жители </w:t>
      </w:r>
      <w:proofErr w:type="gramStart"/>
      <w:r w:rsidRPr="00BA12ED">
        <w:rPr>
          <w:sz w:val="28"/>
          <w:szCs w:val="28"/>
        </w:rPr>
        <w:t>г</w:t>
      </w:r>
      <w:proofErr w:type="gramEnd"/>
      <w:r w:rsidRPr="00BA12ED">
        <w:rPr>
          <w:sz w:val="28"/>
          <w:szCs w:val="28"/>
        </w:rPr>
        <w:t xml:space="preserve">. Оби (72,9%) и г. Новосибирска (72,0%), предприниматели и </w:t>
      </w:r>
      <w:proofErr w:type="spellStart"/>
      <w:r w:rsidRPr="00BA12ED">
        <w:rPr>
          <w:sz w:val="28"/>
          <w:szCs w:val="28"/>
        </w:rPr>
        <w:t>самозанятые</w:t>
      </w:r>
      <w:proofErr w:type="spellEnd"/>
      <w:r w:rsidRPr="00BA12ED">
        <w:rPr>
          <w:sz w:val="28"/>
          <w:szCs w:val="28"/>
        </w:rPr>
        <w:t xml:space="preserve"> (81,6%), занятые домашним хозяйством (72,5%), респонденты, имеющие доход от 30 до 60 тыс. рублей (70,5%), более 60 тыс. рублей (67,8%). </w:t>
      </w:r>
      <w:r w:rsidRPr="00BA12ED">
        <w:rPr>
          <w:b/>
          <w:sz w:val="28"/>
          <w:szCs w:val="28"/>
        </w:rPr>
        <w:t>Кредитной картой</w:t>
      </w:r>
      <w:r w:rsidRPr="00BA12ED">
        <w:rPr>
          <w:sz w:val="28"/>
          <w:szCs w:val="28"/>
        </w:rPr>
        <w:t xml:space="preserve"> чаще пользуются </w:t>
      </w:r>
      <w:proofErr w:type="spellStart"/>
      <w:r w:rsidRPr="00BA12ED">
        <w:rPr>
          <w:sz w:val="28"/>
          <w:szCs w:val="28"/>
        </w:rPr>
        <w:t>самозанятые</w:t>
      </w:r>
      <w:proofErr w:type="spellEnd"/>
      <w:r w:rsidRPr="00BA12ED">
        <w:rPr>
          <w:sz w:val="28"/>
          <w:szCs w:val="28"/>
        </w:rPr>
        <w:t xml:space="preserve"> и предприниматели (47,4%), респонденты, имеющие доход от 30 до 60 тыс. рублей (50,8%), жители </w:t>
      </w:r>
      <w:proofErr w:type="spellStart"/>
      <w:r w:rsidRPr="00BA12ED">
        <w:rPr>
          <w:sz w:val="28"/>
          <w:szCs w:val="28"/>
        </w:rPr>
        <w:t>Тогучинского</w:t>
      </w:r>
      <w:proofErr w:type="spellEnd"/>
      <w:r w:rsidRPr="00BA12ED">
        <w:rPr>
          <w:sz w:val="28"/>
          <w:szCs w:val="28"/>
        </w:rPr>
        <w:t xml:space="preserve"> (55,7%) и Чистоозерного районов (47,1%). </w:t>
      </w:r>
      <w:r w:rsidR="00D24323" w:rsidRPr="00BA12ED">
        <w:rPr>
          <w:sz w:val="28"/>
          <w:szCs w:val="28"/>
        </w:rPr>
        <w:t>Респонденты, проживающие в Новосибирской области, на 12,6% реже используют платежные карты (69,1%), чем в среднем по стране.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BA12ED">
        <w:rPr>
          <w:b/>
          <w:sz w:val="28"/>
          <w:szCs w:val="28"/>
        </w:rPr>
        <w:t>Потребительский кредит</w:t>
      </w:r>
      <w:r w:rsidRPr="00BA12ED">
        <w:rPr>
          <w:sz w:val="28"/>
          <w:szCs w:val="28"/>
        </w:rPr>
        <w:t xml:space="preserve"> чаще других берут респонденты, имеющие среднемесячный доход более 60 тыс. рублей (43,7%). </w:t>
      </w:r>
      <w:r w:rsidR="00D24323" w:rsidRPr="00BA12ED">
        <w:rPr>
          <w:rFonts w:eastAsia="Calibri"/>
          <w:sz w:val="28"/>
          <w:szCs w:val="28"/>
        </w:rPr>
        <w:t>Респонденты, проживающие в Новосибирской области, пользуются кредитом незначительно чаще, чем в среднем по РФ (38,4%).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 xml:space="preserve">Кладут денежные средства на </w:t>
      </w:r>
      <w:r w:rsidRPr="00BA12ED">
        <w:rPr>
          <w:b/>
          <w:sz w:val="28"/>
          <w:szCs w:val="28"/>
        </w:rPr>
        <w:t>вклад</w:t>
      </w:r>
      <w:r w:rsidRPr="00BA12ED">
        <w:rPr>
          <w:sz w:val="28"/>
          <w:szCs w:val="28"/>
        </w:rPr>
        <w:t xml:space="preserve"> в банк чаще других респонденты с научной степенью (53,5%), имеющие доход более 60 тыс. рублей (45,5%), а также жители </w:t>
      </w:r>
      <w:proofErr w:type="spellStart"/>
      <w:r w:rsidRPr="00BA12ED">
        <w:rPr>
          <w:sz w:val="28"/>
          <w:szCs w:val="28"/>
        </w:rPr>
        <w:t>Каргатского</w:t>
      </w:r>
      <w:proofErr w:type="spellEnd"/>
      <w:r w:rsidRPr="00BA12ED">
        <w:rPr>
          <w:sz w:val="28"/>
          <w:szCs w:val="28"/>
        </w:rPr>
        <w:t xml:space="preserve"> района (40,0%). </w:t>
      </w:r>
      <w:r w:rsidR="007B7293" w:rsidRPr="00BA12ED">
        <w:rPr>
          <w:sz w:val="28"/>
          <w:szCs w:val="28"/>
        </w:rPr>
        <w:t xml:space="preserve">По данным опроса респонденты в Новосибирской области используют вклады реже, чем население России в целом </w:t>
      </w:r>
      <w:r w:rsidR="00CF7CDC">
        <w:rPr>
          <w:sz w:val="28"/>
          <w:szCs w:val="28"/>
        </w:rPr>
        <w:t>–</w:t>
      </w:r>
      <w:r w:rsidR="00CF7CDC" w:rsidRPr="00BA12ED">
        <w:rPr>
          <w:sz w:val="28"/>
          <w:szCs w:val="28"/>
        </w:rPr>
        <w:t xml:space="preserve"> </w:t>
      </w:r>
      <w:r w:rsidR="007B7293" w:rsidRPr="00BA12ED">
        <w:rPr>
          <w:sz w:val="28"/>
          <w:szCs w:val="28"/>
        </w:rPr>
        <w:t xml:space="preserve">четверть опрошенных жителей области использует вклады, как </w:t>
      </w:r>
      <w:r w:rsidR="007B7293" w:rsidRPr="00BA12ED">
        <w:rPr>
          <w:sz w:val="28"/>
          <w:szCs w:val="28"/>
        </w:rPr>
        <w:lastRenderedPageBreak/>
        <w:t xml:space="preserve">средство сохранения денежных средств (25,2%), что на 14,1% ниже, чем в среднем по РФ (39,3%).  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Страхование</w:t>
      </w:r>
      <w:r w:rsidRPr="00BA12ED">
        <w:rPr>
          <w:sz w:val="28"/>
          <w:szCs w:val="28"/>
        </w:rPr>
        <w:t xml:space="preserve"> в основном используют респонденты с неполным высшим образованием (34,3%), с уровнем среднемесячного дохода от 30 до 60 тыс. рублей (38,9%), более 60 тыс. рублей (36,8%), а также жители </w:t>
      </w:r>
      <w:proofErr w:type="spellStart"/>
      <w:r w:rsidRPr="00BA12ED">
        <w:rPr>
          <w:sz w:val="28"/>
          <w:szCs w:val="28"/>
        </w:rPr>
        <w:t>Коченевского</w:t>
      </w:r>
      <w:proofErr w:type="spellEnd"/>
      <w:r w:rsidRPr="00BA12ED">
        <w:rPr>
          <w:sz w:val="28"/>
          <w:szCs w:val="28"/>
        </w:rPr>
        <w:t xml:space="preserve"> района (47,1%). </w:t>
      </w:r>
      <w:r w:rsidR="007B7293" w:rsidRPr="00BA12ED">
        <w:rPr>
          <w:sz w:val="28"/>
          <w:szCs w:val="28"/>
        </w:rPr>
        <w:t>Доля населения, использующая страхование</w:t>
      </w:r>
      <w:r w:rsidR="00AE5654">
        <w:rPr>
          <w:sz w:val="28"/>
          <w:szCs w:val="28"/>
        </w:rPr>
        <w:t>,</w:t>
      </w:r>
      <w:r w:rsidR="007B7293" w:rsidRPr="00BA12ED">
        <w:rPr>
          <w:sz w:val="28"/>
          <w:szCs w:val="28"/>
        </w:rPr>
        <w:t xml:space="preserve"> в среднем по Новосибирской области на 67,1% ниже, чем доля тех, кто использует обязательное медицинское страхование</w:t>
      </w:r>
      <w:r w:rsidR="00AE5654">
        <w:rPr>
          <w:sz w:val="28"/>
          <w:szCs w:val="28"/>
        </w:rPr>
        <w:t>,</w:t>
      </w:r>
      <w:r w:rsidR="007B7293" w:rsidRPr="00BA12ED">
        <w:rPr>
          <w:sz w:val="28"/>
          <w:szCs w:val="28"/>
        </w:rPr>
        <w:t xml:space="preserve"> по стране в целом (24,3%), при этом на 1,5%</w:t>
      </w:r>
      <w:r w:rsidR="00F71F57" w:rsidRPr="00BA12ED">
        <w:rPr>
          <w:sz w:val="28"/>
          <w:szCs w:val="28"/>
        </w:rPr>
        <w:t xml:space="preserve"> </w:t>
      </w:r>
      <w:r w:rsidR="007B7293" w:rsidRPr="00BA12ED">
        <w:rPr>
          <w:sz w:val="28"/>
          <w:szCs w:val="28"/>
        </w:rPr>
        <w:t>выше доли тех, кто использует добровольное медицинское страхование (22,8%).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Уровень доступности (достаточности) мест (устройств) для совершения платежей и денежных переводов</w:t>
      </w:r>
      <w:r w:rsidRPr="00BA12ED">
        <w:rPr>
          <w:sz w:val="28"/>
          <w:szCs w:val="28"/>
        </w:rPr>
        <w:t xml:space="preserve"> равен 0,5 единиц, что соответствует среднему уровню. По оценке жителей Новосибирской области</w:t>
      </w:r>
      <w:r w:rsidR="00AE5654">
        <w:rPr>
          <w:sz w:val="28"/>
          <w:szCs w:val="28"/>
        </w:rPr>
        <w:t>,</w:t>
      </w:r>
      <w:r w:rsidRPr="00BA12ED">
        <w:rPr>
          <w:sz w:val="28"/>
          <w:szCs w:val="28"/>
        </w:rPr>
        <w:t xml:space="preserve"> доступность (достаточност</w:t>
      </w:r>
      <w:r w:rsidR="00B42409" w:rsidRPr="00BA12ED">
        <w:rPr>
          <w:sz w:val="28"/>
          <w:szCs w:val="28"/>
        </w:rPr>
        <w:t>ь</w:t>
      </w:r>
      <w:r w:rsidRPr="00BA12ED">
        <w:rPr>
          <w:sz w:val="28"/>
          <w:szCs w:val="28"/>
        </w:rPr>
        <w:t xml:space="preserve">) мест (устройств) для совершения платежей и денежных переводов также находится на среднем уровне – </w:t>
      </w:r>
      <w:r w:rsidR="00350539" w:rsidRPr="00BA12ED">
        <w:rPr>
          <w:sz w:val="28"/>
          <w:szCs w:val="28"/>
        </w:rPr>
        <w:t xml:space="preserve">так считают </w:t>
      </w:r>
      <w:r w:rsidRPr="00BA12ED">
        <w:rPr>
          <w:sz w:val="28"/>
          <w:szCs w:val="28"/>
        </w:rPr>
        <w:t xml:space="preserve">66,5% </w:t>
      </w:r>
      <w:r w:rsidR="00350539" w:rsidRPr="00BA12ED">
        <w:rPr>
          <w:sz w:val="28"/>
          <w:szCs w:val="28"/>
        </w:rPr>
        <w:t xml:space="preserve">опрошенных </w:t>
      </w:r>
      <w:r w:rsidRPr="00BA12ED">
        <w:rPr>
          <w:sz w:val="28"/>
          <w:szCs w:val="28"/>
        </w:rPr>
        <w:t>(от 50% до 74,9%). Отсутствие выбора мест (устройств) для совершения платежей и денежных переводов отмечали 10,8% опрошенных.</w:t>
      </w:r>
      <w:r w:rsidR="00B42409" w:rsidRPr="00BA12ED">
        <w:rPr>
          <w:sz w:val="28"/>
          <w:szCs w:val="28"/>
        </w:rPr>
        <w:t xml:space="preserve"> </w:t>
      </w:r>
      <w:r w:rsidR="00350539" w:rsidRPr="00BA12ED">
        <w:rPr>
          <w:sz w:val="28"/>
          <w:szCs w:val="28"/>
        </w:rPr>
        <w:t xml:space="preserve">Чаще считают </w:t>
      </w:r>
      <w:r w:rsidR="00B42409" w:rsidRPr="00BA12ED">
        <w:rPr>
          <w:sz w:val="28"/>
          <w:szCs w:val="28"/>
        </w:rPr>
        <w:t>выбор мест (устройств) для совершения платежей и денежных переводов достаточным</w:t>
      </w:r>
      <w:r w:rsidR="00350539" w:rsidRPr="00BA12ED">
        <w:rPr>
          <w:sz w:val="28"/>
          <w:szCs w:val="28"/>
        </w:rPr>
        <w:t xml:space="preserve"> </w:t>
      </w:r>
      <w:r w:rsidR="00B42409" w:rsidRPr="00BA12ED">
        <w:rPr>
          <w:sz w:val="28"/>
          <w:szCs w:val="28"/>
        </w:rPr>
        <w:t xml:space="preserve">респонденты с научной степенью (81,9%), опрошенные с уровнем среднемесячного дохода от 30 до 60 тыс. рублей (77,9%), а также жители </w:t>
      </w:r>
      <w:proofErr w:type="gramStart"/>
      <w:r w:rsidR="00B42409" w:rsidRPr="00BA12ED">
        <w:rPr>
          <w:sz w:val="28"/>
          <w:szCs w:val="28"/>
        </w:rPr>
        <w:t>г</w:t>
      </w:r>
      <w:proofErr w:type="gramEnd"/>
      <w:r w:rsidR="00B42409" w:rsidRPr="00BA12ED">
        <w:rPr>
          <w:sz w:val="28"/>
          <w:szCs w:val="28"/>
        </w:rPr>
        <w:t xml:space="preserve">. Новосибирска (76,7%). В разрезе территорий Новосибирской области жители 16 муниципальных образований реже других считают уровень доступности мест (устройств) для совершения платежей и денежных переводов достаточным, наиболее низкий показатель зафиксирован в Венгеровском (7,1%) и </w:t>
      </w:r>
      <w:proofErr w:type="spellStart"/>
      <w:r w:rsidR="00B42409" w:rsidRPr="00BA12ED">
        <w:rPr>
          <w:sz w:val="28"/>
          <w:szCs w:val="28"/>
        </w:rPr>
        <w:t>Кыштовском</w:t>
      </w:r>
      <w:proofErr w:type="spellEnd"/>
      <w:r w:rsidR="00B42409" w:rsidRPr="00BA12ED">
        <w:rPr>
          <w:sz w:val="28"/>
          <w:szCs w:val="28"/>
        </w:rPr>
        <w:t xml:space="preserve"> районах (2,9%).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Часть опрошенных отмечает, что выбор мест (устройств) для совершения платежей и денежных переводов есть, но при этом есть потребность в увеличении (14,1%):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- числа банкоматов или платежных терминалов (8,4%);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- числа отделений банков и прочих мест для совершения платежей и переводов (3,7%);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- числа торговых точек, принимающих платежи по картам (1,2%);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- числа административных зданий и почтовых отделений (0,8%).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 xml:space="preserve">Структура использования различных способов доступа </w:t>
      </w:r>
      <w:r w:rsidR="00AE5654">
        <w:rPr>
          <w:b/>
          <w:sz w:val="28"/>
          <w:szCs w:val="28"/>
        </w:rPr>
        <w:t>к</w:t>
      </w:r>
      <w:r w:rsidR="00AE5654" w:rsidRPr="00BA12ED">
        <w:rPr>
          <w:b/>
          <w:sz w:val="28"/>
          <w:szCs w:val="28"/>
        </w:rPr>
        <w:t xml:space="preserve"> </w:t>
      </w:r>
      <w:r w:rsidRPr="00BA12ED">
        <w:rPr>
          <w:b/>
          <w:sz w:val="28"/>
          <w:szCs w:val="28"/>
        </w:rPr>
        <w:t>банковским услугам (переводам, платежам)</w:t>
      </w:r>
      <w:r w:rsidRPr="00BA12ED">
        <w:rPr>
          <w:sz w:val="28"/>
          <w:szCs w:val="28"/>
        </w:rPr>
        <w:t xml:space="preserve"> разнообразна. Чаще всего респонденты используют платежный терминал в отделении банка/банкомат (68,5%). Более половины опрошенных используют дистанционный доступ к банковским счетам для осуществления перевода денежных средств: мобильный банк (через приложение на смартфоне, планшете) – 58,5%, а также интернет-банк (54,0%). Половина </w:t>
      </w:r>
      <w:proofErr w:type="gramStart"/>
      <w:r w:rsidRPr="00BA12ED">
        <w:rPr>
          <w:sz w:val="28"/>
          <w:szCs w:val="28"/>
        </w:rPr>
        <w:t>опрошенных</w:t>
      </w:r>
      <w:proofErr w:type="gramEnd"/>
      <w:r w:rsidRPr="00BA12ED">
        <w:rPr>
          <w:sz w:val="28"/>
          <w:szCs w:val="28"/>
        </w:rPr>
        <w:t xml:space="preserve"> оплачивает банковской картой покупки на сайте </w:t>
      </w:r>
      <w:proofErr w:type="spellStart"/>
      <w:r w:rsidRPr="00BA12ED">
        <w:rPr>
          <w:sz w:val="28"/>
          <w:szCs w:val="28"/>
        </w:rPr>
        <w:t>интернет-магазина</w:t>
      </w:r>
      <w:proofErr w:type="spellEnd"/>
      <w:r w:rsidRPr="00BA12ED">
        <w:rPr>
          <w:sz w:val="28"/>
          <w:szCs w:val="28"/>
        </w:rPr>
        <w:t xml:space="preserve"> (50,7%). Обращаются в кассы в отделении банка менее половины </w:t>
      </w:r>
      <w:proofErr w:type="gramStart"/>
      <w:r w:rsidR="00350539" w:rsidRPr="00BA12ED">
        <w:rPr>
          <w:sz w:val="28"/>
          <w:szCs w:val="28"/>
        </w:rPr>
        <w:t>оп</w:t>
      </w:r>
      <w:r w:rsidRPr="00BA12ED">
        <w:rPr>
          <w:sz w:val="28"/>
          <w:szCs w:val="28"/>
        </w:rPr>
        <w:t>рошенных</w:t>
      </w:r>
      <w:proofErr w:type="gramEnd"/>
      <w:r w:rsidRPr="00BA12ED">
        <w:rPr>
          <w:sz w:val="28"/>
          <w:szCs w:val="28"/>
        </w:rPr>
        <w:t xml:space="preserve"> (43,5%). 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Платежный терминал в отделении банка/банкомат</w:t>
      </w:r>
      <w:r w:rsidRPr="00BA12ED">
        <w:rPr>
          <w:sz w:val="28"/>
          <w:szCs w:val="28"/>
        </w:rPr>
        <w:t xml:space="preserve"> чаще используют респонденты, у которых есть научная степень (84,9%). В разрезе территорий Новосибирской области </w:t>
      </w:r>
      <w:r w:rsidR="00350539" w:rsidRPr="00BA12ED">
        <w:rPr>
          <w:sz w:val="28"/>
          <w:szCs w:val="28"/>
        </w:rPr>
        <w:t>преобладает с</w:t>
      </w:r>
      <w:r w:rsidRPr="00BA12ED">
        <w:rPr>
          <w:sz w:val="28"/>
          <w:szCs w:val="28"/>
        </w:rPr>
        <w:t xml:space="preserve">редний уровень </w:t>
      </w:r>
      <w:r w:rsidR="00350539" w:rsidRPr="00BA12ED">
        <w:rPr>
          <w:sz w:val="28"/>
          <w:szCs w:val="28"/>
        </w:rPr>
        <w:t xml:space="preserve">– он </w:t>
      </w:r>
      <w:r w:rsidRPr="00BA12ED">
        <w:rPr>
          <w:sz w:val="28"/>
          <w:szCs w:val="28"/>
        </w:rPr>
        <w:lastRenderedPageBreak/>
        <w:t xml:space="preserve">зафиксирован в 22 муниципальных образованиях. Низкий уровень использования терминалов/банкоматов зафиксирован в 10 муниципальных образованиях, реже всего их используют в </w:t>
      </w:r>
      <w:proofErr w:type="gramStart"/>
      <w:r w:rsidRPr="00BA12ED">
        <w:rPr>
          <w:sz w:val="28"/>
          <w:szCs w:val="28"/>
        </w:rPr>
        <w:t>г</w:t>
      </w:r>
      <w:proofErr w:type="gramEnd"/>
      <w:r w:rsidRPr="00BA12ED">
        <w:rPr>
          <w:sz w:val="28"/>
          <w:szCs w:val="28"/>
        </w:rPr>
        <w:t xml:space="preserve">. Оби (30,0%), </w:t>
      </w:r>
      <w:proofErr w:type="spellStart"/>
      <w:r w:rsidRPr="00BA12ED">
        <w:rPr>
          <w:sz w:val="28"/>
          <w:szCs w:val="28"/>
        </w:rPr>
        <w:t>Доволенском</w:t>
      </w:r>
      <w:proofErr w:type="spellEnd"/>
      <w:r w:rsidRPr="00BA12ED">
        <w:rPr>
          <w:sz w:val="28"/>
          <w:szCs w:val="28"/>
        </w:rPr>
        <w:t xml:space="preserve"> (24,3%) и </w:t>
      </w:r>
      <w:proofErr w:type="spellStart"/>
      <w:r w:rsidRPr="00BA12ED">
        <w:rPr>
          <w:sz w:val="28"/>
          <w:szCs w:val="28"/>
        </w:rPr>
        <w:t>Кыштовском</w:t>
      </w:r>
      <w:proofErr w:type="spellEnd"/>
      <w:r w:rsidRPr="00BA12ED">
        <w:rPr>
          <w:sz w:val="28"/>
          <w:szCs w:val="28"/>
        </w:rPr>
        <w:t xml:space="preserve"> (20,0%) районах.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Мобильный банк</w:t>
      </w:r>
      <w:r w:rsidRPr="00BA12ED">
        <w:rPr>
          <w:sz w:val="28"/>
          <w:szCs w:val="28"/>
        </w:rPr>
        <w:t xml:space="preserve"> чаще всего используют молодые люди в возрасте от 18 до 34 лет (70,2%), занятые в домашнем хозяйстве (74,5%), жители </w:t>
      </w:r>
      <w:proofErr w:type="gramStart"/>
      <w:r w:rsidRPr="00BA12ED">
        <w:rPr>
          <w:sz w:val="28"/>
          <w:szCs w:val="28"/>
        </w:rPr>
        <w:t>г</w:t>
      </w:r>
      <w:proofErr w:type="gramEnd"/>
      <w:r w:rsidRPr="00BA12ED">
        <w:rPr>
          <w:sz w:val="28"/>
          <w:szCs w:val="28"/>
        </w:rPr>
        <w:t xml:space="preserve">. Новосибирска (70,3%), имеющие доход от 30 до 60 тыс. руб. (78,1%). </w:t>
      </w:r>
      <w:proofErr w:type="gramStart"/>
      <w:r w:rsidRPr="00BA12ED">
        <w:rPr>
          <w:sz w:val="28"/>
          <w:szCs w:val="28"/>
        </w:rPr>
        <w:t xml:space="preserve">В разрезе территорий Новосибирской области </w:t>
      </w:r>
      <w:r w:rsidR="00350539" w:rsidRPr="00BA12ED">
        <w:rPr>
          <w:sz w:val="28"/>
          <w:szCs w:val="28"/>
        </w:rPr>
        <w:t>преобладает н</w:t>
      </w:r>
      <w:r w:rsidRPr="00BA12ED">
        <w:rPr>
          <w:sz w:val="28"/>
          <w:szCs w:val="28"/>
        </w:rPr>
        <w:t>изкий уровень использования мобильного банка</w:t>
      </w:r>
      <w:r w:rsidR="00350539" w:rsidRPr="00BA12ED">
        <w:rPr>
          <w:sz w:val="28"/>
          <w:szCs w:val="28"/>
        </w:rPr>
        <w:t>, он</w:t>
      </w:r>
      <w:r w:rsidRPr="00BA12ED">
        <w:rPr>
          <w:sz w:val="28"/>
          <w:szCs w:val="28"/>
        </w:rPr>
        <w:t xml:space="preserve"> зафиксирован в 27 муниципальных образованиях, реже всего его используют </w:t>
      </w:r>
      <w:r w:rsidR="001F495D">
        <w:rPr>
          <w:sz w:val="28"/>
          <w:szCs w:val="28"/>
        </w:rPr>
        <w:t xml:space="preserve">в </w:t>
      </w:r>
      <w:r w:rsidRPr="00BA12ED">
        <w:rPr>
          <w:sz w:val="28"/>
          <w:szCs w:val="28"/>
        </w:rPr>
        <w:t xml:space="preserve">Ордынском (20,0%), </w:t>
      </w:r>
      <w:proofErr w:type="spellStart"/>
      <w:r w:rsidRPr="00BA12ED">
        <w:rPr>
          <w:sz w:val="28"/>
          <w:szCs w:val="28"/>
        </w:rPr>
        <w:t>Доволенском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Искитимском</w:t>
      </w:r>
      <w:proofErr w:type="spellEnd"/>
      <w:r w:rsidRPr="00BA12ED">
        <w:rPr>
          <w:sz w:val="28"/>
          <w:szCs w:val="28"/>
        </w:rPr>
        <w:t xml:space="preserve"> (по 17,1%), </w:t>
      </w:r>
      <w:proofErr w:type="spellStart"/>
      <w:r w:rsidRPr="00BA12ED">
        <w:rPr>
          <w:sz w:val="28"/>
          <w:szCs w:val="28"/>
        </w:rPr>
        <w:t>Кыштовском</w:t>
      </w:r>
      <w:proofErr w:type="spellEnd"/>
      <w:r w:rsidRPr="00BA12ED">
        <w:rPr>
          <w:sz w:val="28"/>
          <w:szCs w:val="28"/>
        </w:rPr>
        <w:t xml:space="preserve"> и </w:t>
      </w:r>
      <w:proofErr w:type="spellStart"/>
      <w:r w:rsidRPr="00BA12ED">
        <w:rPr>
          <w:sz w:val="28"/>
          <w:szCs w:val="28"/>
        </w:rPr>
        <w:t>Усть-Таркском</w:t>
      </w:r>
      <w:proofErr w:type="spellEnd"/>
      <w:r w:rsidRPr="00BA12ED">
        <w:rPr>
          <w:sz w:val="28"/>
          <w:szCs w:val="28"/>
        </w:rPr>
        <w:t xml:space="preserve"> (по 15,7%) районах.</w:t>
      </w:r>
      <w:proofErr w:type="gramEnd"/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Интернет-банк</w:t>
      </w:r>
      <w:r w:rsidRPr="00BA12ED">
        <w:rPr>
          <w:sz w:val="28"/>
          <w:szCs w:val="28"/>
        </w:rPr>
        <w:t xml:space="preserve"> чаще всего используют жители </w:t>
      </w:r>
      <w:proofErr w:type="gramStart"/>
      <w:r w:rsidRPr="00BA12ED">
        <w:rPr>
          <w:sz w:val="28"/>
          <w:szCs w:val="28"/>
        </w:rPr>
        <w:t>г</w:t>
      </w:r>
      <w:proofErr w:type="gramEnd"/>
      <w:r w:rsidRPr="00BA12ED">
        <w:rPr>
          <w:sz w:val="28"/>
          <w:szCs w:val="28"/>
        </w:rPr>
        <w:t xml:space="preserve">. Новосибирска (71,0%), предприниматели, </w:t>
      </w:r>
      <w:proofErr w:type="spellStart"/>
      <w:r w:rsidRPr="00BA12ED">
        <w:rPr>
          <w:sz w:val="28"/>
          <w:szCs w:val="28"/>
        </w:rPr>
        <w:t>самозанятые</w:t>
      </w:r>
      <w:proofErr w:type="spellEnd"/>
      <w:r w:rsidRPr="00BA12ED">
        <w:rPr>
          <w:sz w:val="28"/>
          <w:szCs w:val="28"/>
        </w:rPr>
        <w:t xml:space="preserve"> (76,2%), респонденты, не имеющие детей (65,8</w:t>
      </w:r>
      <w:r w:rsidR="00350539" w:rsidRPr="00BA12ED">
        <w:rPr>
          <w:sz w:val="28"/>
          <w:szCs w:val="28"/>
        </w:rPr>
        <w:t>%), получившие</w:t>
      </w:r>
      <w:r w:rsidRPr="00BA12ED">
        <w:rPr>
          <w:sz w:val="28"/>
          <w:szCs w:val="28"/>
        </w:rPr>
        <w:t xml:space="preserve"> высшее образование (65,3%), с уровнем среднемесячного дохода от 30 до 60 тыс. рублей (76,7%)</w:t>
      </w:r>
      <w:r w:rsidR="00350539" w:rsidRPr="00BA12ED">
        <w:rPr>
          <w:sz w:val="28"/>
          <w:szCs w:val="28"/>
        </w:rPr>
        <w:t xml:space="preserve">, более 60 тыс. рублей (69,0%). </w:t>
      </w:r>
      <w:r w:rsidRPr="00BA12ED">
        <w:rPr>
          <w:sz w:val="28"/>
          <w:szCs w:val="28"/>
        </w:rPr>
        <w:t xml:space="preserve">В разрезе территорий Новосибирской области </w:t>
      </w:r>
      <w:r w:rsidR="00350539" w:rsidRPr="00BA12ED">
        <w:rPr>
          <w:sz w:val="28"/>
          <w:szCs w:val="28"/>
        </w:rPr>
        <w:t>преобладает низкий</w:t>
      </w:r>
      <w:r w:rsidRPr="00BA12ED">
        <w:rPr>
          <w:sz w:val="28"/>
          <w:szCs w:val="28"/>
        </w:rPr>
        <w:t xml:space="preserve"> уровень использования интернет-банка</w:t>
      </w:r>
      <w:r w:rsidR="00350539" w:rsidRPr="00BA12ED">
        <w:rPr>
          <w:sz w:val="28"/>
          <w:szCs w:val="28"/>
        </w:rPr>
        <w:t>, он</w:t>
      </w:r>
      <w:r w:rsidRPr="00BA12ED">
        <w:rPr>
          <w:sz w:val="28"/>
          <w:szCs w:val="28"/>
        </w:rPr>
        <w:t xml:space="preserve"> зафиксирован в 32 муниципальных образованиях, реже всего его используют в </w:t>
      </w:r>
      <w:proofErr w:type="spellStart"/>
      <w:r w:rsidRPr="00BA12ED">
        <w:rPr>
          <w:sz w:val="28"/>
          <w:szCs w:val="28"/>
        </w:rPr>
        <w:t>Болотнинском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Сузунском</w:t>
      </w:r>
      <w:proofErr w:type="spellEnd"/>
      <w:r w:rsidRPr="00BA12ED">
        <w:rPr>
          <w:sz w:val="28"/>
          <w:szCs w:val="28"/>
        </w:rPr>
        <w:t xml:space="preserve"> (по 15,7%), Здвинском, Краснозерском, </w:t>
      </w:r>
      <w:proofErr w:type="spellStart"/>
      <w:r w:rsidRPr="00BA12ED">
        <w:rPr>
          <w:sz w:val="28"/>
          <w:szCs w:val="28"/>
        </w:rPr>
        <w:t>Маслянинском</w:t>
      </w:r>
      <w:proofErr w:type="spellEnd"/>
      <w:r w:rsidRPr="00BA12ED">
        <w:rPr>
          <w:sz w:val="28"/>
          <w:szCs w:val="28"/>
        </w:rPr>
        <w:t xml:space="preserve"> (по 12,9%), </w:t>
      </w:r>
      <w:proofErr w:type="spellStart"/>
      <w:r w:rsidRPr="00BA12ED">
        <w:rPr>
          <w:sz w:val="28"/>
          <w:szCs w:val="28"/>
        </w:rPr>
        <w:t>Искитимском</w:t>
      </w:r>
      <w:proofErr w:type="spellEnd"/>
      <w:r w:rsidRPr="00BA12ED">
        <w:rPr>
          <w:sz w:val="28"/>
          <w:szCs w:val="28"/>
        </w:rPr>
        <w:t xml:space="preserve"> (11,4%), </w:t>
      </w:r>
      <w:proofErr w:type="spellStart"/>
      <w:r w:rsidRPr="00BA12ED">
        <w:rPr>
          <w:sz w:val="28"/>
          <w:szCs w:val="28"/>
        </w:rPr>
        <w:t>Усть-Таркском</w:t>
      </w:r>
      <w:proofErr w:type="spellEnd"/>
      <w:r w:rsidRPr="00BA12ED">
        <w:rPr>
          <w:sz w:val="28"/>
          <w:szCs w:val="28"/>
        </w:rPr>
        <w:t xml:space="preserve"> (10,0%), </w:t>
      </w:r>
      <w:proofErr w:type="spellStart"/>
      <w:r w:rsidRPr="00BA12ED">
        <w:rPr>
          <w:sz w:val="28"/>
          <w:szCs w:val="28"/>
        </w:rPr>
        <w:t>Доволенском</w:t>
      </w:r>
      <w:proofErr w:type="spellEnd"/>
      <w:r w:rsidRPr="00BA12ED">
        <w:rPr>
          <w:sz w:val="28"/>
          <w:szCs w:val="28"/>
        </w:rPr>
        <w:t xml:space="preserve"> (5,7%) районах.</w:t>
      </w:r>
    </w:p>
    <w:p w:rsidR="002C1D8F" w:rsidRPr="00BA12ED" w:rsidRDefault="002C1D8F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В целом по показателю «</w:t>
      </w:r>
      <w:r w:rsidRPr="00BA12ED">
        <w:rPr>
          <w:b/>
          <w:sz w:val="28"/>
          <w:szCs w:val="28"/>
        </w:rPr>
        <w:t>дистанционный доступ к банковским счетам для перевода денежных средств»</w:t>
      </w:r>
      <w:r w:rsidRPr="00BA12ED">
        <w:rPr>
          <w:sz w:val="28"/>
          <w:szCs w:val="28"/>
        </w:rPr>
        <w:t xml:space="preserve">, который включает использование услуг </w:t>
      </w:r>
      <w:proofErr w:type="spellStart"/>
      <w:r w:rsidRPr="00BA12ED">
        <w:rPr>
          <w:sz w:val="28"/>
          <w:szCs w:val="28"/>
        </w:rPr>
        <w:t>интернет-банкинга</w:t>
      </w:r>
      <w:proofErr w:type="spellEnd"/>
      <w:r w:rsidRPr="00BA12ED">
        <w:rPr>
          <w:sz w:val="28"/>
          <w:szCs w:val="28"/>
        </w:rPr>
        <w:t xml:space="preserve"> и/или мобильного </w:t>
      </w:r>
      <w:proofErr w:type="spellStart"/>
      <w:r w:rsidRPr="00BA12ED">
        <w:rPr>
          <w:sz w:val="28"/>
          <w:szCs w:val="28"/>
        </w:rPr>
        <w:t>банкинга</w:t>
      </w:r>
      <w:proofErr w:type="spellEnd"/>
      <w:r w:rsidRPr="00BA12ED">
        <w:rPr>
          <w:sz w:val="28"/>
          <w:szCs w:val="28"/>
        </w:rPr>
        <w:t>, доля населения, использующего услуги</w:t>
      </w:r>
      <w:r w:rsidR="006B7AD9">
        <w:rPr>
          <w:sz w:val="28"/>
          <w:szCs w:val="28"/>
        </w:rPr>
        <w:t>,</w:t>
      </w:r>
      <w:r w:rsidRPr="00BA12ED">
        <w:rPr>
          <w:sz w:val="28"/>
          <w:szCs w:val="28"/>
        </w:rPr>
        <w:t xml:space="preserve"> в Новосибирской области на 18,4% выше, чем аналогичный результат по общероссийскому опросу. </w:t>
      </w:r>
      <w:proofErr w:type="gramStart"/>
      <w:r w:rsidRPr="00BA12ED">
        <w:rPr>
          <w:sz w:val="28"/>
          <w:szCs w:val="28"/>
        </w:rPr>
        <w:t xml:space="preserve">Респонденты, проживающие в Новосибирской области, используют </w:t>
      </w:r>
      <w:proofErr w:type="spellStart"/>
      <w:r w:rsidRPr="00BA12ED">
        <w:rPr>
          <w:sz w:val="28"/>
          <w:szCs w:val="28"/>
        </w:rPr>
        <w:t>интернет-банкинг</w:t>
      </w:r>
      <w:proofErr w:type="spellEnd"/>
      <w:r w:rsidRPr="00BA12ED">
        <w:rPr>
          <w:sz w:val="28"/>
          <w:szCs w:val="28"/>
        </w:rPr>
        <w:t xml:space="preserve"> (через стационарный компьютер/ноутбук) на 26,3% чаще (54,0%), респонденты, проживающие в Новосибирской области, на 10% реже используют мобильный </w:t>
      </w:r>
      <w:proofErr w:type="spellStart"/>
      <w:r w:rsidRPr="00BA12ED">
        <w:rPr>
          <w:sz w:val="28"/>
          <w:szCs w:val="28"/>
        </w:rPr>
        <w:t>банкинг</w:t>
      </w:r>
      <w:proofErr w:type="spellEnd"/>
      <w:r w:rsidRPr="00BA12ED">
        <w:rPr>
          <w:sz w:val="28"/>
          <w:szCs w:val="28"/>
        </w:rPr>
        <w:t xml:space="preserve"> через </w:t>
      </w:r>
      <w:proofErr w:type="spellStart"/>
      <w:r w:rsidR="006B7AD9">
        <w:rPr>
          <w:sz w:val="28"/>
          <w:szCs w:val="28"/>
        </w:rPr>
        <w:t>СМС</w:t>
      </w:r>
      <w:r w:rsidRPr="00BA12ED">
        <w:rPr>
          <w:sz w:val="28"/>
          <w:szCs w:val="28"/>
        </w:rPr>
        <w:t>-команды</w:t>
      </w:r>
      <w:proofErr w:type="spellEnd"/>
      <w:r w:rsidRPr="00BA12ED">
        <w:rPr>
          <w:sz w:val="28"/>
          <w:szCs w:val="28"/>
        </w:rPr>
        <w:t xml:space="preserve">, чем по в среднем по стране (17,9%), при этом на 16,5% чаще используют мобильный </w:t>
      </w:r>
      <w:proofErr w:type="spellStart"/>
      <w:r w:rsidRPr="00BA12ED">
        <w:rPr>
          <w:sz w:val="28"/>
          <w:szCs w:val="28"/>
        </w:rPr>
        <w:t>банкинг</w:t>
      </w:r>
      <w:proofErr w:type="spellEnd"/>
      <w:r w:rsidRPr="00BA12ED">
        <w:rPr>
          <w:sz w:val="28"/>
          <w:szCs w:val="28"/>
        </w:rPr>
        <w:t xml:space="preserve"> через приложение на смартфоне/планшете (58,5%). </w:t>
      </w:r>
      <w:proofErr w:type="gramEnd"/>
    </w:p>
    <w:p w:rsidR="002C1D8F" w:rsidRPr="00BA12ED" w:rsidRDefault="002C1D8F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 xml:space="preserve">Дистанционный доступ к счетам наиболее актуален для жителей </w:t>
      </w:r>
      <w:proofErr w:type="gramStart"/>
      <w:r w:rsidRPr="00BA12ED">
        <w:rPr>
          <w:sz w:val="28"/>
          <w:szCs w:val="28"/>
        </w:rPr>
        <w:t>г</w:t>
      </w:r>
      <w:proofErr w:type="gramEnd"/>
      <w:r w:rsidRPr="00BA12ED">
        <w:rPr>
          <w:sz w:val="28"/>
          <w:szCs w:val="28"/>
        </w:rPr>
        <w:t>. Новосибирска (71,9% опрошенных), респондентов с высшим образованием (67,3%). Реже других дистанционный доступ к счетам используют жители сельских населенных пунктов (10,9%), поселков городского типа (2,0%), а также студенты (1,9%), безработные (6,6%), респонденты, имеющие научную степень (0%).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BA12ED">
        <w:rPr>
          <w:b/>
          <w:sz w:val="28"/>
          <w:szCs w:val="28"/>
        </w:rPr>
        <w:t xml:space="preserve">Оплачивают покупки банковской картой на сайте </w:t>
      </w:r>
      <w:proofErr w:type="spellStart"/>
      <w:r w:rsidRPr="00BA12ED">
        <w:rPr>
          <w:b/>
          <w:sz w:val="28"/>
          <w:szCs w:val="28"/>
        </w:rPr>
        <w:t>интернет-магазина</w:t>
      </w:r>
      <w:proofErr w:type="spellEnd"/>
      <w:r w:rsidRPr="00BA12ED">
        <w:rPr>
          <w:sz w:val="28"/>
          <w:szCs w:val="28"/>
        </w:rPr>
        <w:t xml:space="preserve"> в основном молодые люди в возрасте от 18 до 34 лет (61,9%), жители г. Новосибирска (71,0%), предприниматели, </w:t>
      </w:r>
      <w:proofErr w:type="spellStart"/>
      <w:r w:rsidRPr="00BA12ED">
        <w:rPr>
          <w:sz w:val="28"/>
          <w:szCs w:val="28"/>
        </w:rPr>
        <w:t>самозанятые</w:t>
      </w:r>
      <w:proofErr w:type="spellEnd"/>
      <w:r w:rsidRPr="00BA12ED">
        <w:rPr>
          <w:sz w:val="28"/>
          <w:szCs w:val="28"/>
        </w:rPr>
        <w:t xml:space="preserve"> (69,0%), респонденты, не имеющие детей (63,3%), с высшим образованием (63,7%) или научной степенью (66,8%), те, кто имеет доход от 30 до 60 тыс. рублей (74,0%),</w:t>
      </w:r>
      <w:r w:rsidR="00350539" w:rsidRPr="00BA12ED">
        <w:rPr>
          <w:sz w:val="28"/>
          <w:szCs w:val="28"/>
        </w:rPr>
        <w:t xml:space="preserve"> более 60 тыс. рублей (70,3%).</w:t>
      </w:r>
      <w:proofErr w:type="gramEnd"/>
      <w:r w:rsidR="00350539" w:rsidRPr="00BA12ED">
        <w:rPr>
          <w:sz w:val="28"/>
          <w:szCs w:val="28"/>
        </w:rPr>
        <w:t xml:space="preserve"> </w:t>
      </w:r>
      <w:r w:rsidRPr="00BA12ED">
        <w:rPr>
          <w:sz w:val="28"/>
          <w:szCs w:val="28"/>
        </w:rPr>
        <w:t xml:space="preserve">В разрезе территорий Новосибирской </w:t>
      </w:r>
      <w:r w:rsidRPr="00BA12ED">
        <w:rPr>
          <w:sz w:val="28"/>
          <w:szCs w:val="28"/>
        </w:rPr>
        <w:lastRenderedPageBreak/>
        <w:t xml:space="preserve">области </w:t>
      </w:r>
      <w:r w:rsidR="00350539" w:rsidRPr="00BA12ED">
        <w:rPr>
          <w:sz w:val="28"/>
          <w:szCs w:val="28"/>
        </w:rPr>
        <w:t xml:space="preserve">преобладает низкий </w:t>
      </w:r>
      <w:r w:rsidRPr="00BA12ED">
        <w:rPr>
          <w:sz w:val="28"/>
          <w:szCs w:val="28"/>
        </w:rPr>
        <w:t>уровень использования интернет-банка</w:t>
      </w:r>
      <w:r w:rsidR="00350539" w:rsidRPr="00BA12ED">
        <w:rPr>
          <w:sz w:val="28"/>
          <w:szCs w:val="28"/>
        </w:rPr>
        <w:t>, он</w:t>
      </w:r>
      <w:r w:rsidRPr="00BA12ED">
        <w:rPr>
          <w:sz w:val="28"/>
          <w:szCs w:val="28"/>
        </w:rPr>
        <w:t xml:space="preserve"> зафиксирован в 33 муниципальных образованиях, реже всего оплачивают покупки банковской картой на сайте </w:t>
      </w:r>
      <w:proofErr w:type="spellStart"/>
      <w:proofErr w:type="gramStart"/>
      <w:r w:rsidRPr="00BA12ED">
        <w:rPr>
          <w:sz w:val="28"/>
          <w:szCs w:val="28"/>
        </w:rPr>
        <w:t>интернет-магазина</w:t>
      </w:r>
      <w:proofErr w:type="spellEnd"/>
      <w:proofErr w:type="gramEnd"/>
      <w:r w:rsidRPr="00BA12ED">
        <w:rPr>
          <w:sz w:val="28"/>
          <w:szCs w:val="28"/>
        </w:rPr>
        <w:t xml:space="preserve"> в следующих муниципальных образованиях: Венгеровский, </w:t>
      </w:r>
      <w:proofErr w:type="spellStart"/>
      <w:r w:rsidRPr="00BA12ED">
        <w:rPr>
          <w:sz w:val="28"/>
          <w:szCs w:val="28"/>
        </w:rPr>
        <w:t>Коченевский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Усть-Таркский</w:t>
      </w:r>
      <w:proofErr w:type="spellEnd"/>
      <w:r w:rsidRPr="00BA12ED">
        <w:rPr>
          <w:sz w:val="28"/>
          <w:szCs w:val="28"/>
        </w:rPr>
        <w:t xml:space="preserve"> (по 4,3%), </w:t>
      </w:r>
      <w:proofErr w:type="spellStart"/>
      <w:r w:rsidRPr="00BA12ED">
        <w:rPr>
          <w:sz w:val="28"/>
          <w:szCs w:val="28"/>
        </w:rPr>
        <w:t>Болотнинский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Здвинский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Кочковский</w:t>
      </w:r>
      <w:proofErr w:type="spellEnd"/>
      <w:r w:rsidRPr="00BA12ED">
        <w:rPr>
          <w:sz w:val="28"/>
          <w:szCs w:val="28"/>
        </w:rPr>
        <w:t xml:space="preserve"> (по 2,9%), </w:t>
      </w:r>
      <w:proofErr w:type="spellStart"/>
      <w:r w:rsidRPr="00BA12ED">
        <w:rPr>
          <w:sz w:val="28"/>
          <w:szCs w:val="28"/>
        </w:rPr>
        <w:t>Маслянинский</w:t>
      </w:r>
      <w:proofErr w:type="spellEnd"/>
      <w:r w:rsidRPr="00BA12ED">
        <w:rPr>
          <w:sz w:val="28"/>
          <w:szCs w:val="28"/>
        </w:rPr>
        <w:t xml:space="preserve"> (1,4%) районы.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b/>
          <w:sz w:val="28"/>
          <w:szCs w:val="28"/>
        </w:rPr>
        <w:t>Обращаются в кассы в отделении банка</w:t>
      </w:r>
      <w:r w:rsidRPr="00BA12ED">
        <w:rPr>
          <w:sz w:val="28"/>
          <w:szCs w:val="28"/>
        </w:rPr>
        <w:t xml:space="preserve"> чаще всего респонденты, занятые в домашнем хозяйстве (57,5%), проживающие в районном центре (55,5%), ПГТ (57,1%). В разрезе территорий Новосибирской области </w:t>
      </w:r>
      <w:r w:rsidR="00585A9F" w:rsidRPr="00BA12ED">
        <w:rPr>
          <w:sz w:val="28"/>
          <w:szCs w:val="28"/>
        </w:rPr>
        <w:t>преобладае</w:t>
      </w:r>
      <w:r w:rsidR="00585A9F">
        <w:rPr>
          <w:sz w:val="28"/>
          <w:szCs w:val="28"/>
        </w:rPr>
        <w:t>т</w:t>
      </w:r>
      <w:r w:rsidR="00585A9F" w:rsidRPr="00BA12ED">
        <w:rPr>
          <w:sz w:val="28"/>
          <w:szCs w:val="28"/>
        </w:rPr>
        <w:t xml:space="preserve"> </w:t>
      </w:r>
      <w:r w:rsidRPr="00BA12ED">
        <w:rPr>
          <w:sz w:val="28"/>
          <w:szCs w:val="28"/>
        </w:rPr>
        <w:t>низкий уровень – в 20 муниципальных образованиях. Реже всего обращаются в кассы банка в следующих муниципальных образованиях: р.</w:t>
      </w:r>
      <w:r w:rsidR="002E54CC">
        <w:rPr>
          <w:sz w:val="28"/>
          <w:szCs w:val="28"/>
        </w:rPr>
        <w:t xml:space="preserve"> </w:t>
      </w:r>
      <w:r w:rsidRPr="00BA12ED">
        <w:rPr>
          <w:sz w:val="28"/>
          <w:szCs w:val="28"/>
        </w:rPr>
        <w:t xml:space="preserve">п. Кольцово (25,7%), </w:t>
      </w:r>
      <w:proofErr w:type="spellStart"/>
      <w:r w:rsidRPr="00BA12ED">
        <w:rPr>
          <w:sz w:val="28"/>
          <w:szCs w:val="28"/>
        </w:rPr>
        <w:t>Убинский</w:t>
      </w:r>
      <w:proofErr w:type="spellEnd"/>
      <w:r w:rsidRPr="00BA12ED">
        <w:rPr>
          <w:sz w:val="28"/>
          <w:szCs w:val="28"/>
        </w:rPr>
        <w:t xml:space="preserve"> район (22,9%).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b/>
          <w:sz w:val="28"/>
          <w:szCs w:val="28"/>
        </w:rPr>
      </w:pPr>
      <w:r w:rsidRPr="00BA12ED">
        <w:rPr>
          <w:b/>
          <w:sz w:val="28"/>
          <w:szCs w:val="28"/>
        </w:rPr>
        <w:t>Уровень финансовой грамотности</w:t>
      </w:r>
      <w:r w:rsidRPr="00BA12ED">
        <w:rPr>
          <w:sz w:val="28"/>
          <w:szCs w:val="28"/>
        </w:rPr>
        <w:t xml:space="preserve"> потребителей товаров, работ и услуг </w:t>
      </w:r>
      <w:r w:rsidR="001931D4" w:rsidRPr="00BA12ED">
        <w:rPr>
          <w:sz w:val="28"/>
          <w:szCs w:val="28"/>
        </w:rPr>
        <w:t>региона</w:t>
      </w:r>
      <w:r w:rsidRPr="00BA12ED">
        <w:rPr>
          <w:sz w:val="28"/>
          <w:szCs w:val="28"/>
        </w:rPr>
        <w:t xml:space="preserve"> находится на низком уровне и равен 0,3</w:t>
      </w:r>
      <w:r w:rsidR="001931D4" w:rsidRPr="00BA12ED">
        <w:rPr>
          <w:sz w:val="28"/>
          <w:szCs w:val="28"/>
        </w:rPr>
        <w:t xml:space="preserve"> единиц</w:t>
      </w:r>
      <w:r w:rsidRPr="00BA12ED">
        <w:rPr>
          <w:sz w:val="28"/>
          <w:szCs w:val="28"/>
        </w:rPr>
        <w:t xml:space="preserve"> (</w:t>
      </w:r>
      <w:r w:rsidR="00AE79B9" w:rsidRPr="00BA12ED">
        <w:rPr>
          <w:sz w:val="28"/>
          <w:szCs w:val="28"/>
        </w:rPr>
        <w:t xml:space="preserve">низкий уровень – значение </w:t>
      </w:r>
      <w:r w:rsidRPr="00BA12ED">
        <w:rPr>
          <w:sz w:val="28"/>
          <w:szCs w:val="28"/>
        </w:rPr>
        <w:t>менее 0,5). Более половины опрошенных считают себя недостаточно грамотными в отношении финансовых средств (51,8%), финансово грамотными себя считает только 30,5% опрошенных. Неграмотными считают себя 13,3% опрошенных.</w:t>
      </w:r>
    </w:p>
    <w:p w:rsidR="00B454E5" w:rsidRPr="00BA12ED" w:rsidRDefault="00B454E5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 xml:space="preserve">Финансово грамотными чаще всего считают себя предприниматели, </w:t>
      </w:r>
      <w:proofErr w:type="spellStart"/>
      <w:r w:rsidRPr="00BA12ED">
        <w:rPr>
          <w:sz w:val="28"/>
          <w:szCs w:val="28"/>
        </w:rPr>
        <w:t>самозанятые</w:t>
      </w:r>
      <w:proofErr w:type="spellEnd"/>
      <w:r w:rsidRPr="00BA12ED">
        <w:rPr>
          <w:sz w:val="28"/>
          <w:szCs w:val="28"/>
        </w:rPr>
        <w:t xml:space="preserve"> (47,0%), а также респонденты, имеющие среднемесячный доход более 60 тыс. рублей (56,7%). Реже финансово грамотными считают себя пенсионеры, инвалиды (17,7%), учащиеся и студенты (18,4%), а также респонденты, с общим уровнем образования (18,0%), </w:t>
      </w:r>
      <w:r w:rsidR="001931D4" w:rsidRPr="00BA12ED">
        <w:rPr>
          <w:sz w:val="28"/>
          <w:szCs w:val="28"/>
        </w:rPr>
        <w:t xml:space="preserve">имеющие научную степень (1,7%). </w:t>
      </w:r>
      <w:r w:rsidRPr="00BA12ED">
        <w:rPr>
          <w:sz w:val="28"/>
          <w:szCs w:val="28"/>
        </w:rPr>
        <w:t xml:space="preserve">Низкая доля респондентов, считающих себя финансово грамотными (менее 50,0%), зафиксирована в 34 муниципальных образованиях, реже всего считают себя финансово грамотными жители следующих муниципальных образований: </w:t>
      </w:r>
      <w:proofErr w:type="spellStart"/>
      <w:r w:rsidRPr="00BA12ED">
        <w:rPr>
          <w:sz w:val="28"/>
          <w:szCs w:val="28"/>
        </w:rPr>
        <w:t>Здвинский</w:t>
      </w:r>
      <w:proofErr w:type="spellEnd"/>
      <w:r w:rsidRPr="00BA12ED">
        <w:rPr>
          <w:sz w:val="28"/>
          <w:szCs w:val="28"/>
        </w:rPr>
        <w:t xml:space="preserve">, </w:t>
      </w:r>
      <w:proofErr w:type="spellStart"/>
      <w:r w:rsidRPr="00BA12ED">
        <w:rPr>
          <w:sz w:val="28"/>
          <w:szCs w:val="28"/>
        </w:rPr>
        <w:t>Искитимский</w:t>
      </w:r>
      <w:proofErr w:type="spellEnd"/>
      <w:r w:rsidRPr="00BA12ED">
        <w:rPr>
          <w:sz w:val="28"/>
          <w:szCs w:val="28"/>
        </w:rPr>
        <w:t xml:space="preserve">, </w:t>
      </w:r>
      <w:proofErr w:type="gramStart"/>
      <w:r w:rsidRPr="00BA12ED">
        <w:rPr>
          <w:sz w:val="28"/>
          <w:szCs w:val="28"/>
        </w:rPr>
        <w:t>Северный</w:t>
      </w:r>
      <w:proofErr w:type="gramEnd"/>
      <w:r w:rsidRPr="00BA12ED">
        <w:rPr>
          <w:sz w:val="28"/>
          <w:szCs w:val="28"/>
        </w:rPr>
        <w:t xml:space="preserve"> (по 10,0%), </w:t>
      </w:r>
      <w:proofErr w:type="spellStart"/>
      <w:r w:rsidRPr="00BA12ED">
        <w:rPr>
          <w:sz w:val="28"/>
          <w:szCs w:val="28"/>
        </w:rPr>
        <w:t>Усть-Таркский</w:t>
      </w:r>
      <w:proofErr w:type="spellEnd"/>
      <w:r w:rsidRPr="00BA12ED">
        <w:rPr>
          <w:sz w:val="28"/>
          <w:szCs w:val="28"/>
        </w:rPr>
        <w:t xml:space="preserve"> (8,6%), </w:t>
      </w:r>
      <w:proofErr w:type="spellStart"/>
      <w:r w:rsidR="00182AE2" w:rsidRPr="00BA12ED">
        <w:rPr>
          <w:sz w:val="28"/>
          <w:szCs w:val="28"/>
        </w:rPr>
        <w:t>Колыва</w:t>
      </w:r>
      <w:r w:rsidR="00182AE2">
        <w:rPr>
          <w:sz w:val="28"/>
          <w:szCs w:val="28"/>
        </w:rPr>
        <w:t>нс</w:t>
      </w:r>
      <w:r w:rsidR="00182AE2" w:rsidRPr="00BA12ED">
        <w:rPr>
          <w:sz w:val="28"/>
          <w:szCs w:val="28"/>
        </w:rPr>
        <w:t>кий</w:t>
      </w:r>
      <w:proofErr w:type="spellEnd"/>
      <w:r w:rsidR="00182AE2" w:rsidRPr="00BA12ED">
        <w:rPr>
          <w:sz w:val="28"/>
          <w:szCs w:val="28"/>
        </w:rPr>
        <w:t xml:space="preserve"> </w:t>
      </w:r>
      <w:r w:rsidRPr="00BA12ED">
        <w:rPr>
          <w:sz w:val="28"/>
          <w:szCs w:val="28"/>
        </w:rPr>
        <w:t>районы (5,7%). Жители Краснозерского района чаще относят себя к финансово грамотным (62,9%).</w:t>
      </w:r>
    </w:p>
    <w:p w:rsidR="002C1D8F" w:rsidRPr="00BA12ED" w:rsidRDefault="002C1D8F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>Наиболее значимой проблемой, препятствующей повышению удовлетворенности потребителей финансовыми продуктами (услугами)</w:t>
      </w:r>
      <w:r w:rsidR="00182AE2">
        <w:rPr>
          <w:sz w:val="28"/>
          <w:szCs w:val="28"/>
        </w:rPr>
        <w:t>,</w:t>
      </w:r>
      <w:r w:rsidRPr="00BA12ED">
        <w:rPr>
          <w:sz w:val="28"/>
          <w:szCs w:val="28"/>
        </w:rPr>
        <w:t xml:space="preserve"> является </w:t>
      </w:r>
      <w:r w:rsidRPr="00BA12ED">
        <w:rPr>
          <w:b/>
          <w:sz w:val="28"/>
          <w:szCs w:val="28"/>
        </w:rPr>
        <w:t xml:space="preserve">высокая стоимость платы за предоставление банковских услуг </w:t>
      </w:r>
      <w:r w:rsidRPr="00BA12ED">
        <w:rPr>
          <w:sz w:val="28"/>
          <w:szCs w:val="28"/>
        </w:rPr>
        <w:t xml:space="preserve">(35,0%). В качестве мер по решению проблемы респонденты предлагают снижение платы за предоставление банковских услуг (ставок по кредитам, стоимости обслуживания счетов, комиссии за переводы). </w:t>
      </w:r>
    </w:p>
    <w:p w:rsidR="002C1D8F" w:rsidRPr="00BA12ED" w:rsidRDefault="002C1D8F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 xml:space="preserve">Еще одной значимой проблемой является проблема </w:t>
      </w:r>
      <w:r w:rsidRPr="00BA12ED">
        <w:rPr>
          <w:b/>
          <w:sz w:val="28"/>
          <w:szCs w:val="28"/>
        </w:rPr>
        <w:t>информированности населения в отношении финансовой грамотности</w:t>
      </w:r>
      <w:r w:rsidRPr="00BA12ED">
        <w:rPr>
          <w:sz w:val="28"/>
          <w:szCs w:val="28"/>
        </w:rPr>
        <w:t xml:space="preserve"> (24,5%), среди мер по решению проблемы респонденты предложили повысить информирование с помощью консультантов, буклетов (9,7%), проведения обучений, семинаров (9,6%), повышения безопасности, понятности и прозрачности финансовых услуг (5,2%). </w:t>
      </w:r>
    </w:p>
    <w:p w:rsidR="002C1D8F" w:rsidRPr="00BA12ED" w:rsidRDefault="002C1D8F" w:rsidP="00BA12ED">
      <w:pPr>
        <w:spacing w:after="0" w:line="240" w:lineRule="auto"/>
        <w:ind w:firstLine="709"/>
        <w:jc w:val="both"/>
        <w:rPr>
          <w:sz w:val="28"/>
          <w:szCs w:val="28"/>
        </w:rPr>
      </w:pPr>
      <w:r w:rsidRPr="00BA12ED">
        <w:rPr>
          <w:sz w:val="28"/>
          <w:szCs w:val="28"/>
        </w:rPr>
        <w:t xml:space="preserve">В качестве третьей проблемы выступает проблема </w:t>
      </w:r>
      <w:r w:rsidRPr="00BA12ED">
        <w:rPr>
          <w:b/>
          <w:sz w:val="28"/>
          <w:szCs w:val="28"/>
        </w:rPr>
        <w:t>территориальной доступности мест (устройств) для совершения платежей и денежных переводов</w:t>
      </w:r>
      <w:r w:rsidRPr="00BA12ED">
        <w:rPr>
          <w:sz w:val="28"/>
          <w:szCs w:val="28"/>
        </w:rPr>
        <w:t xml:space="preserve"> (15,4%). Решить проблему респонденты предлагают следующим </w:t>
      </w:r>
      <w:r w:rsidRPr="00BA12ED">
        <w:rPr>
          <w:sz w:val="28"/>
          <w:szCs w:val="28"/>
        </w:rPr>
        <w:lastRenderedPageBreak/>
        <w:t xml:space="preserve">образом: увеличить число банкоматов и/или терминалов (10,0%), а также увеличить количество отделений банков (4,6%). </w:t>
      </w:r>
      <w:r w:rsidR="00BD4307" w:rsidRPr="00BA12ED">
        <w:rPr>
          <w:sz w:val="28"/>
          <w:szCs w:val="28"/>
        </w:rPr>
        <w:t xml:space="preserve">Нехватка банкоматов и/или терминалов актуальна для жителей </w:t>
      </w:r>
      <w:proofErr w:type="spellStart"/>
      <w:r w:rsidR="00BD4307" w:rsidRPr="00BA12ED">
        <w:rPr>
          <w:sz w:val="28"/>
          <w:szCs w:val="28"/>
        </w:rPr>
        <w:t>Кочковского</w:t>
      </w:r>
      <w:proofErr w:type="spellEnd"/>
      <w:r w:rsidR="00BD4307" w:rsidRPr="00BA12ED">
        <w:rPr>
          <w:sz w:val="28"/>
          <w:szCs w:val="28"/>
        </w:rPr>
        <w:t xml:space="preserve"> (75,0%), Убинского (66,7%), </w:t>
      </w:r>
      <w:proofErr w:type="spellStart"/>
      <w:r w:rsidR="00BD4307" w:rsidRPr="00BA12ED">
        <w:rPr>
          <w:sz w:val="28"/>
          <w:szCs w:val="28"/>
        </w:rPr>
        <w:t>Здвинского</w:t>
      </w:r>
      <w:proofErr w:type="spellEnd"/>
      <w:r w:rsidR="00BD4307" w:rsidRPr="00BA12ED">
        <w:rPr>
          <w:sz w:val="28"/>
          <w:szCs w:val="28"/>
        </w:rPr>
        <w:t xml:space="preserve"> (57,1%) районов; потребность в увеличении числа отделений банков наиболее актуальна для жителей </w:t>
      </w:r>
      <w:proofErr w:type="spellStart"/>
      <w:r w:rsidR="00BD4307" w:rsidRPr="00BA12ED">
        <w:rPr>
          <w:sz w:val="28"/>
          <w:szCs w:val="28"/>
        </w:rPr>
        <w:t>Кочковского</w:t>
      </w:r>
      <w:proofErr w:type="spellEnd"/>
      <w:r w:rsidR="00BD4307" w:rsidRPr="00BA12ED">
        <w:rPr>
          <w:sz w:val="28"/>
          <w:szCs w:val="28"/>
        </w:rPr>
        <w:t xml:space="preserve"> района (75,0%).</w:t>
      </w:r>
    </w:p>
    <w:p w:rsidR="005968E9" w:rsidRDefault="005968E9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32"/>
          <w:szCs w:val="32"/>
        </w:rPr>
      </w:pPr>
      <w:bookmarkStart w:id="13" w:name="_Toc23773214"/>
      <w:bookmarkStart w:id="14" w:name="_Hlk23124069"/>
      <w:r>
        <w:br w:type="page"/>
      </w:r>
    </w:p>
    <w:p w:rsidR="00F00982" w:rsidRPr="00392831" w:rsidRDefault="00F00982" w:rsidP="00392831">
      <w:pPr>
        <w:pStyle w:val="1"/>
        <w:spacing w:before="0" w:after="0" w:line="240" w:lineRule="auto"/>
        <w:jc w:val="center"/>
        <w:rPr>
          <w:color w:val="auto"/>
        </w:rPr>
      </w:pPr>
      <w:r w:rsidRPr="00392831">
        <w:rPr>
          <w:color w:val="auto"/>
        </w:rPr>
        <w:lastRenderedPageBreak/>
        <w:t>ПРИЛОЖЕНИЕ А. Табличный отчет по результатам проведения мониторингА доступности для населения финансовых услуг, оказываемых на территории Новосибирской области</w:t>
      </w:r>
      <w:bookmarkEnd w:id="13"/>
    </w:p>
    <w:p w:rsidR="00392831" w:rsidRDefault="00392831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15" w:name="_Toc23588375"/>
      <w:bookmarkEnd w:id="14"/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16" w:name="_Toc23773215"/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t>1. Уровень доступности финансовых продуктов (услуг) (ПОКАЗАТЕЛЬ 47)</w:t>
      </w:r>
      <w:bookmarkEnd w:id="15"/>
      <w:bookmarkEnd w:id="16"/>
    </w:p>
    <w:p w:rsidR="00D27C89" w:rsidRDefault="00D27C89" w:rsidP="00BA12ED">
      <w:pPr>
        <w:spacing w:after="0" w:line="240" w:lineRule="auto"/>
      </w:pPr>
    </w:p>
    <w:p w:rsidR="00A95F36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>Таблица 1</w:t>
      </w:r>
      <w:r w:rsidR="00186B2A" w:rsidRPr="00BA12ED">
        <w:rPr>
          <w:sz w:val="28"/>
          <w:szCs w:val="28"/>
        </w:rPr>
        <w:t>.1.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Оценка уровня доступности финансовых продуктов (услуг)</w:t>
      </w:r>
      <w:r w:rsidRPr="00BA12ED">
        <w:rPr>
          <w:b/>
          <w:sz w:val="28"/>
          <w:szCs w:val="28"/>
        </w:rPr>
        <w:t>, %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096"/>
        <w:gridCol w:w="3686"/>
        <w:gridCol w:w="1701"/>
      </w:tblGrid>
      <w:tr w:rsidR="00A95F36" w:rsidRPr="00BA12ED" w:rsidTr="00BA12ED">
        <w:trPr>
          <w:cantSplit/>
        </w:trPr>
        <w:tc>
          <w:tcPr>
            <w:tcW w:w="4096" w:type="dxa"/>
            <w:vMerge w:val="restart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b/>
                <w:sz w:val="20"/>
                <w:szCs w:val="20"/>
              </w:rPr>
              <w:t>ОЦЕНИТЕ, ПОЖАЛУЙСТА, УРОВЕНЬ ДОСТУПНОСТИ ФИНАНСОВЫХ ПРОДУКТОВ (УСЛУГ)?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Высокая доступность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34,3%</w:t>
            </w:r>
          </w:p>
        </w:tc>
      </w:tr>
      <w:tr w:rsidR="00A95F36" w:rsidRPr="00BA12ED" w:rsidTr="00BA12ED">
        <w:trPr>
          <w:cantSplit/>
        </w:trPr>
        <w:tc>
          <w:tcPr>
            <w:tcW w:w="4096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Средняя доступность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47,5%</w:t>
            </w:r>
          </w:p>
        </w:tc>
      </w:tr>
      <w:tr w:rsidR="00A95F36" w:rsidRPr="00BA12ED" w:rsidTr="00BA12ED">
        <w:trPr>
          <w:cantSplit/>
        </w:trPr>
        <w:tc>
          <w:tcPr>
            <w:tcW w:w="4096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Низкая доступность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11,4%</w:t>
            </w:r>
          </w:p>
        </w:tc>
      </w:tr>
      <w:tr w:rsidR="00A95F36" w:rsidRPr="00BA12ED" w:rsidTr="00BA12ED">
        <w:trPr>
          <w:cantSplit/>
        </w:trPr>
        <w:tc>
          <w:tcPr>
            <w:tcW w:w="4096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Затрудняюсь ответить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6,8%</w:t>
            </w:r>
          </w:p>
        </w:tc>
      </w:tr>
    </w:tbl>
    <w:p w:rsidR="00BA12ED" w:rsidRDefault="00BA12ED" w:rsidP="00BA12ED">
      <w:pPr>
        <w:spacing w:after="0" w:line="240" w:lineRule="auto"/>
        <w:ind w:firstLine="0"/>
      </w:pPr>
    </w:p>
    <w:p w:rsidR="00A95F36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>Таблица 1</w:t>
      </w:r>
      <w:r w:rsidR="00186B2A" w:rsidRPr="00BA12ED">
        <w:rPr>
          <w:sz w:val="28"/>
          <w:szCs w:val="28"/>
        </w:rPr>
        <w:t>.2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Оценка уровня доступности финансовых продуктов (услуг) в разрезе социально-демографических факторов, %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3260"/>
        <w:gridCol w:w="1134"/>
        <w:gridCol w:w="1276"/>
        <w:gridCol w:w="1276"/>
        <w:gridCol w:w="1134"/>
      </w:tblGrid>
      <w:tr w:rsidR="00A95F36" w:rsidRPr="003619AE" w:rsidTr="00BA12ED">
        <w:trPr>
          <w:cantSplit/>
          <w:tblHeader/>
        </w:trPr>
        <w:tc>
          <w:tcPr>
            <w:tcW w:w="4663" w:type="dxa"/>
            <w:gridSpan w:val="2"/>
            <w:vMerge w:val="restart"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820" w:type="dxa"/>
            <w:gridSpan w:val="4"/>
            <w:shd w:val="clear" w:color="auto" w:fill="FFFFFF"/>
          </w:tcPr>
          <w:p w:rsidR="00A95F36" w:rsidRPr="00BA12ED" w:rsidRDefault="00A95F36" w:rsidP="00182AE2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A12ED">
              <w:rPr>
                <w:rFonts w:ascii="Times New Roman" w:hAnsi="Times New Roman" w:cs="Times New Roman"/>
                <w:b/>
                <w:sz w:val="18"/>
                <w:szCs w:val="18"/>
              </w:rPr>
              <w:t>ОЦЕНИТЕ, ПОЖАЛУЙСТА, УРОВЕНЬ ДОСТУПНОСТИ ФИНАНСОВЫХ ПРОДУКТОВ (УСЛУГ)</w:t>
            </w:r>
          </w:p>
        </w:tc>
      </w:tr>
      <w:tr w:rsidR="00A95F36" w:rsidRPr="003619AE" w:rsidTr="00BA12ED">
        <w:trPr>
          <w:cantSplit/>
          <w:tblHeader/>
        </w:trPr>
        <w:tc>
          <w:tcPr>
            <w:tcW w:w="4663" w:type="dxa"/>
            <w:gridSpan w:val="2"/>
            <w:vMerge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FFFFF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A12ED">
              <w:rPr>
                <w:rFonts w:ascii="Times New Roman" w:hAnsi="Times New Roman" w:cs="Times New Roman"/>
                <w:b/>
                <w:sz w:val="18"/>
                <w:szCs w:val="18"/>
              </w:rPr>
              <w:t>Высокая доступность</w:t>
            </w:r>
          </w:p>
        </w:tc>
        <w:tc>
          <w:tcPr>
            <w:tcW w:w="1276" w:type="dxa"/>
            <w:shd w:val="clear" w:color="auto" w:fill="FFFFFF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A12ED">
              <w:rPr>
                <w:rFonts w:ascii="Times New Roman" w:hAnsi="Times New Roman" w:cs="Times New Roman"/>
                <w:b/>
                <w:sz w:val="18"/>
                <w:szCs w:val="18"/>
              </w:rPr>
              <w:t>Средняя доступность</w:t>
            </w:r>
          </w:p>
        </w:tc>
        <w:tc>
          <w:tcPr>
            <w:tcW w:w="1276" w:type="dxa"/>
            <w:shd w:val="clear" w:color="auto" w:fill="FFFFFF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A12ED">
              <w:rPr>
                <w:rFonts w:ascii="Times New Roman" w:hAnsi="Times New Roman" w:cs="Times New Roman"/>
                <w:b/>
                <w:sz w:val="18"/>
                <w:szCs w:val="18"/>
              </w:rPr>
              <w:t>Низкая доступность</w:t>
            </w:r>
          </w:p>
        </w:tc>
        <w:tc>
          <w:tcPr>
            <w:tcW w:w="1134" w:type="dxa"/>
            <w:shd w:val="clear" w:color="auto" w:fill="FFFFFF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A12ED">
              <w:rPr>
                <w:rFonts w:ascii="Times New Roman" w:hAnsi="Times New Roman" w:cs="Times New Roman"/>
                <w:b/>
                <w:sz w:val="18"/>
                <w:szCs w:val="18"/>
              </w:rPr>
              <w:t>Затрудняюсь ответить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5,8%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182AE2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 года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182AE2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 года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Занят</w:t>
            </w:r>
            <w:proofErr w:type="gram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Затрудняюсь ответить/отказ от ответа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3,8%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9,7%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6,5%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Среднемесячный доход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До 10 тыс. 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12,7%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10 до 15 тыс.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15 до 30 тыс.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3,5%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30 до 60 тыс.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Более 60 тыс.</w:t>
            </w:r>
            <w:r w:rsidR="00182AE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г. Новосибирск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14,2%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12,5%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Муниципальное образование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13,2%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BA12ED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</w:tbl>
    <w:p w:rsidR="00A95F36" w:rsidRPr="003619AE" w:rsidRDefault="00A95F36" w:rsidP="00A95F36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A95F36" w:rsidRDefault="00A95F36" w:rsidP="00A95F36">
      <w:r>
        <w:br w:type="page"/>
      </w:r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7" w:name="_Toc23588376"/>
      <w:bookmarkStart w:id="18" w:name="_Toc23773216"/>
      <w:r w:rsidRPr="0039283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2. </w:t>
      </w:r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t>Структура использования финансовых продуктов (услуг) населением в настоящее время (ПОКАЗАТЕЛЬ 48)</w:t>
      </w:r>
      <w:bookmarkEnd w:id="17"/>
      <w:bookmarkEnd w:id="18"/>
    </w:p>
    <w:p w:rsidR="00BA12ED" w:rsidRDefault="00BA12ED" w:rsidP="00BA12ED">
      <w:pPr>
        <w:spacing w:after="0" w:line="240" w:lineRule="auto"/>
      </w:pPr>
    </w:p>
    <w:p w:rsidR="00A95F36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 xml:space="preserve">Таблица </w:t>
      </w:r>
      <w:r w:rsidR="00186B2A" w:rsidRPr="00BA12ED">
        <w:rPr>
          <w:sz w:val="28"/>
          <w:szCs w:val="28"/>
        </w:rPr>
        <w:t>2.</w:t>
      </w:r>
      <w:r w:rsidRPr="00BA12ED">
        <w:rPr>
          <w:sz w:val="28"/>
          <w:szCs w:val="28"/>
        </w:rPr>
        <w:t>1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Структура использования финансовых продуктов (услуг) населением в настоящее время</w:t>
      </w:r>
      <w:r w:rsidRPr="00BA12ED">
        <w:rPr>
          <w:b/>
          <w:sz w:val="28"/>
          <w:szCs w:val="28"/>
        </w:rPr>
        <w:t>, % от числа ответивших</w:t>
      </w:r>
    </w:p>
    <w:tbl>
      <w:tblPr>
        <w:tblW w:w="7215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939"/>
        <w:gridCol w:w="1276"/>
      </w:tblGrid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Зарплатная</w:t>
            </w:r>
            <w:proofErr w:type="spellEnd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 xml:space="preserve"> карта, оформленная работодателем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57,8%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Дебетовая (расчетная) карта, оформленная самостоятельно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57,8%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Кредитная карта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36,3%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Потребительский кредит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27,7%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Вклады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25,2%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Страхование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24,3%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Ипотечный кредит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15,8%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 xml:space="preserve">Ничего </w:t>
            </w:r>
            <w:proofErr w:type="gramStart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proofErr w:type="gramEnd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 xml:space="preserve"> перечисленного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8,6%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Индивидуальный инвестиционный счет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2,5%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 xml:space="preserve">Заем в </w:t>
            </w:r>
            <w:proofErr w:type="spellStart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микрофинансовой</w:t>
            </w:r>
            <w:proofErr w:type="spellEnd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 xml:space="preserve"> организации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2,4%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Автокредит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1,9%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Социальная карта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0,8%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Пенсионная карта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0,8%</w:t>
            </w:r>
          </w:p>
        </w:tc>
      </w:tr>
      <w:tr w:rsidR="005B7018" w:rsidRPr="00BA12ED" w:rsidTr="005B7018">
        <w:trPr>
          <w:cantSplit/>
        </w:trPr>
        <w:tc>
          <w:tcPr>
            <w:tcW w:w="5939" w:type="dxa"/>
            <w:shd w:val="clear" w:color="auto" w:fill="FFFFFF"/>
            <w:vAlign w:val="center"/>
          </w:tcPr>
          <w:p w:rsidR="005B7018" w:rsidRPr="00BA12ED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Иное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BA12ED" w:rsidRDefault="005B7018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0,1%</w:t>
            </w:r>
          </w:p>
        </w:tc>
      </w:tr>
    </w:tbl>
    <w:p w:rsidR="00D27C89" w:rsidRDefault="00D27C89" w:rsidP="00BA12ED">
      <w:pPr>
        <w:spacing w:after="0" w:line="240" w:lineRule="auto"/>
      </w:pPr>
    </w:p>
    <w:p w:rsidR="00D27C89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 xml:space="preserve">Таблица </w:t>
      </w:r>
      <w:r w:rsidR="00186B2A" w:rsidRPr="00BA12ED">
        <w:rPr>
          <w:sz w:val="28"/>
          <w:szCs w:val="28"/>
        </w:rPr>
        <w:t>2.2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Структура использования финансовых продуктов (услуг) населением в настоящее время в разрезе социально-демографических факторов</w:t>
      </w:r>
      <w:r w:rsidRPr="00BA12ED">
        <w:rPr>
          <w:b/>
          <w:sz w:val="28"/>
          <w:szCs w:val="28"/>
        </w:rPr>
        <w:t>, % от числа ответивших</w:t>
      </w:r>
    </w:p>
    <w:tbl>
      <w:tblPr>
        <w:tblW w:w="10349" w:type="dxa"/>
        <w:tblInd w:w="-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053"/>
        <w:gridCol w:w="1216"/>
        <w:gridCol w:w="567"/>
        <w:gridCol w:w="567"/>
        <w:gridCol w:w="567"/>
        <w:gridCol w:w="709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BA12ED" w:rsidRPr="003619AE" w:rsidTr="00BA12ED">
        <w:trPr>
          <w:cantSplit/>
          <w:trHeight w:val="2110"/>
          <w:tblHeader/>
        </w:trPr>
        <w:tc>
          <w:tcPr>
            <w:tcW w:w="2269" w:type="dxa"/>
            <w:gridSpan w:val="2"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Зарплатная</w:t>
            </w:r>
            <w:proofErr w:type="spellEnd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 xml:space="preserve"> карта, оформленная работодателем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Дебетовая (расчетная) карта, оформленная самостоятельно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Кредитная карта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Потребительский кредит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Вклады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Страхование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Ипотечный кредит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 xml:space="preserve">Ничего </w:t>
            </w:r>
            <w:proofErr w:type="gramStart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из</w:t>
            </w:r>
            <w:proofErr w:type="gramEnd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 xml:space="preserve"> перечисленного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Индивидуальный инвестиционный счет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 xml:space="preserve">Заем в </w:t>
            </w:r>
            <w:proofErr w:type="spellStart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микрофинансовой</w:t>
            </w:r>
            <w:proofErr w:type="spellEnd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 xml:space="preserve"> организации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Автокредит</w:t>
            </w:r>
            <w:proofErr w:type="spellEnd"/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Социальная карта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Пенсионная карта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BA12ED" w:rsidRDefault="00A95F36" w:rsidP="00BA12ED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BA12ED">
              <w:rPr>
                <w:rFonts w:ascii="Times New Roman" w:hAnsi="Times New Roman" w:cs="Times New Roman"/>
                <w:sz w:val="17"/>
                <w:szCs w:val="17"/>
              </w:rPr>
              <w:t>Иное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Мужчины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Женщины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182AE2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34 года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182AE2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54 года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55 лет и старше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Работаю по найму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Предприниматель, </w:t>
            </w: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самозанятый</w:t>
            </w:r>
            <w:proofErr w:type="spellEnd"/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Пенсионер, инвалид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Учащийся, студент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Временно не работаю, безработный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Занят</w:t>
            </w:r>
            <w:proofErr w:type="gram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Затрудняюсь ответить/отказ от ответа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Нет детей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66,0%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1 ребенок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2 ребенка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3 и более детей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Образование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Общее образование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Среднее специальное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Неполное высшее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Высшее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Научная степень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Среднемесячный доход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До 10 тыс. 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От 10 до 15 тыс.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От 15 до 30 тыс.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От 30 до 60 тыс.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78,5%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Более 60 тыс.</w:t>
            </w:r>
            <w:r w:rsidR="00182AE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г. Новосибирск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Районный центр, городской округ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ПГТ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Село, деревня, другие сельские поселения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город Новосибирск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город Бердск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город </w:t>
            </w: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Искитим</w:t>
            </w:r>
            <w:proofErr w:type="spellEnd"/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город Обь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рабочий поселок Кольцово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Баганский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Барабинский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Болотнинский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Венгеровский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Доволенский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Здвинский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Искитимский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Карасукский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Каргатский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Колыванский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Коченевский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Кочковский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Краснозерский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Куйбышевский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Купинский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Кыштовский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Маслянинский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Мошковский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Новосибирский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Ордынский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Северный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Сузунский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Татарский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Тогучинский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Убинский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Усть-Таркский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Чановский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Черепановский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Чистоозерный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BA12ED" w:rsidRPr="003619AE" w:rsidTr="00BA12ED">
        <w:trPr>
          <w:cantSplit/>
        </w:trPr>
        <w:tc>
          <w:tcPr>
            <w:tcW w:w="105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16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>Чулымский</w:t>
            </w:r>
            <w:proofErr w:type="spellEnd"/>
            <w:r w:rsidRPr="00BA12ED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</w:tbl>
    <w:p w:rsidR="00A95F36" w:rsidRPr="003619AE" w:rsidRDefault="00A95F36" w:rsidP="00A95F36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19" w:name="_Toc23588377"/>
      <w:bookmarkStart w:id="20" w:name="_Toc23773217"/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lastRenderedPageBreak/>
        <w:t>3. Оценка доступности (достаточности) мест (устройств) для совершения платежей и денежных переводов (ПОКАЗАТЕЛЬ 49)</w:t>
      </w:r>
      <w:bookmarkEnd w:id="19"/>
      <w:bookmarkEnd w:id="20"/>
    </w:p>
    <w:p w:rsidR="00D27C89" w:rsidRDefault="00D27C89" w:rsidP="00BA12ED">
      <w:pPr>
        <w:spacing w:after="0" w:line="240" w:lineRule="auto"/>
      </w:pPr>
    </w:p>
    <w:p w:rsidR="00D27C89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 xml:space="preserve">Таблица </w:t>
      </w:r>
      <w:r w:rsidR="00186B2A" w:rsidRPr="00BA12ED">
        <w:rPr>
          <w:sz w:val="28"/>
          <w:szCs w:val="28"/>
        </w:rPr>
        <w:t>3.1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Оценка доступности (достаточности) мест (устройств) для совершения платежей и денежных переводов</w:t>
      </w:r>
      <w:r w:rsidRPr="00BA12ED">
        <w:rPr>
          <w:b/>
          <w:sz w:val="28"/>
          <w:szCs w:val="28"/>
        </w:rPr>
        <w:t>, %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457"/>
        <w:gridCol w:w="5750"/>
        <w:gridCol w:w="1276"/>
      </w:tblGrid>
      <w:tr w:rsidR="00A95F36" w:rsidRPr="00BA12ED" w:rsidTr="00BA12ED">
        <w:trPr>
          <w:cantSplit/>
        </w:trPr>
        <w:tc>
          <w:tcPr>
            <w:tcW w:w="2457" w:type="dxa"/>
            <w:vMerge w:val="restart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b/>
                <w:sz w:val="20"/>
                <w:szCs w:val="20"/>
              </w:rPr>
              <w:t>КАК ВЫ СЧИТАЕТЕ, В ВАШЕМ ГОРОДЕ (СЕЛЕ) ДОСТАТОЧЕН ВЫБОР МЕСТ (ИЛИ УСТРОЙСТВ) ДЛЯ СОВЕРШЕНИЯ ПЛАТЕЖЕЙ И ДЕНЕЖНЫХ ПЕРЕВОДОВ?</w:t>
            </w: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Да, выбор достаточный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66,5%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Выбор есть, но есть потребность в увеличении числа банкоматов и/или платежных терминалов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8,4%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Выбор отсутствует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10,8%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Затрудняюсь ответить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8,6%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Выбор есть, но есть потребность в увеличении числа отделений банков и прочих мест для совершения платежей и переводов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3,7%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Выбор есть, но есть потребность в увеличении числа торговых точек, принимающих платежи по картам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1,2%</w:t>
            </w:r>
          </w:p>
        </w:tc>
      </w:tr>
      <w:tr w:rsidR="00A95F36" w:rsidRPr="00BA12ED" w:rsidTr="00BA12ED">
        <w:trPr>
          <w:cantSplit/>
        </w:trPr>
        <w:tc>
          <w:tcPr>
            <w:tcW w:w="2457" w:type="dxa"/>
            <w:vMerge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0" w:type="dxa"/>
            <w:shd w:val="clear" w:color="auto" w:fill="FFFFFF"/>
            <w:vAlign w:val="center"/>
          </w:tcPr>
          <w:p w:rsidR="00A95F36" w:rsidRPr="00BA12ED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Другое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BA12ED" w:rsidRDefault="00A95F36" w:rsidP="00BA12E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2ED">
              <w:rPr>
                <w:rFonts w:ascii="Times New Roman" w:hAnsi="Times New Roman" w:cs="Times New Roman"/>
                <w:sz w:val="20"/>
                <w:szCs w:val="20"/>
              </w:rPr>
              <w:t>0,8%</w:t>
            </w:r>
          </w:p>
        </w:tc>
      </w:tr>
    </w:tbl>
    <w:p w:rsidR="00A95F36" w:rsidRPr="003619AE" w:rsidRDefault="00A95F36" w:rsidP="00BA12ED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D27C89" w:rsidRPr="00BA12ED" w:rsidRDefault="00D27C89" w:rsidP="00BA12ED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A12ED">
        <w:rPr>
          <w:sz w:val="28"/>
          <w:szCs w:val="28"/>
        </w:rPr>
        <w:t xml:space="preserve">Таблица </w:t>
      </w:r>
      <w:r w:rsidR="00186B2A" w:rsidRPr="00BA12ED">
        <w:rPr>
          <w:sz w:val="28"/>
          <w:szCs w:val="28"/>
        </w:rPr>
        <w:t>3.2</w:t>
      </w:r>
      <w:r w:rsidRPr="00BA12ED">
        <w:rPr>
          <w:b/>
          <w:sz w:val="28"/>
          <w:szCs w:val="28"/>
        </w:rPr>
        <w:t xml:space="preserve"> – </w:t>
      </w:r>
      <w:r w:rsidR="00186B2A" w:rsidRPr="00BA12ED">
        <w:rPr>
          <w:b/>
          <w:sz w:val="28"/>
          <w:szCs w:val="28"/>
        </w:rPr>
        <w:t>Оценка доступности (достаточности) мест (устройств) для совершения платежей и денежных переводов в разрезе социально-демографических факторов</w:t>
      </w:r>
      <w:r w:rsidRPr="00BA12ED">
        <w:rPr>
          <w:b/>
          <w:sz w:val="28"/>
          <w:szCs w:val="28"/>
        </w:rPr>
        <w:t>, %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261"/>
        <w:gridCol w:w="2552"/>
        <w:gridCol w:w="708"/>
        <w:gridCol w:w="851"/>
        <w:gridCol w:w="709"/>
        <w:gridCol w:w="850"/>
        <w:gridCol w:w="1134"/>
        <w:gridCol w:w="851"/>
        <w:gridCol w:w="567"/>
      </w:tblGrid>
      <w:tr w:rsidR="00A95F36" w:rsidRPr="003619AE" w:rsidTr="00652F05">
        <w:trPr>
          <w:cantSplit/>
          <w:tblHeader/>
        </w:trPr>
        <w:tc>
          <w:tcPr>
            <w:tcW w:w="3813" w:type="dxa"/>
            <w:gridSpan w:val="2"/>
            <w:vMerge w:val="restart"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0" w:type="dxa"/>
            <w:gridSpan w:val="7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КАК ВЫ СЧИТАЕТЕ, В ВАШЕМ ГОРОДЕ (СЕЛЕ) ДОСТАТОЧЕН ВЫБОР МЕСТ (ИЛИ УСТРОЙСТВ) ДЛЯ СОВЕРШЕНИЯ ПЛАТЕЖЕЙ И ДЕНЕЖНЫХ ПЕРЕВОДОВ?</w:t>
            </w:r>
          </w:p>
        </w:tc>
      </w:tr>
      <w:tr w:rsidR="00A95F36" w:rsidRPr="003619AE" w:rsidTr="00652F05">
        <w:trPr>
          <w:cantSplit/>
          <w:trHeight w:val="2424"/>
          <w:tblHeader/>
        </w:trPr>
        <w:tc>
          <w:tcPr>
            <w:tcW w:w="3813" w:type="dxa"/>
            <w:gridSpan w:val="2"/>
            <w:vMerge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Да, выбор достаточный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Выбор есть, но есть потребность в увеличении числа банкоматов и/или платежных терминалов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Выбор отсутствует</w:t>
            </w: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Затрудняюсь ответить</w:t>
            </w:r>
          </w:p>
        </w:tc>
        <w:tc>
          <w:tcPr>
            <w:tcW w:w="1134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Выбор есть, но есть потребность в увеличении числа отделений банков и прочих мест для совершения платежей и переводов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Выбор есть, но есть потребность в увеличении числа торговых точек, принимающих платежи по картам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Другое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C73570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 года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C73570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 года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11,2%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69,1%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10,2%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1,1%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73,3%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75,4%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13,2%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Занят</w:t>
            </w:r>
            <w:proofErr w:type="gram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C73570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Затрудняюсь ответить/отказ от ответа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17,2%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Среднемесячны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й доход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До 10 тыс. 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10 до 15 тыс.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15 до 30 тыс.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73,6%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30 до 60 тыс.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77,9%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Более 60 тыс.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г. Новосибирск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69,1%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2,2%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</w:tbl>
    <w:p w:rsidR="00A95F36" w:rsidRPr="003619AE" w:rsidRDefault="00A95F36" w:rsidP="00A95F36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A95F36" w:rsidRDefault="00A95F36" w:rsidP="00A95F36">
      <w:r>
        <w:br w:type="page"/>
      </w:r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21" w:name="_Toc23588378"/>
      <w:bookmarkStart w:id="22" w:name="_Toc23773218"/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lastRenderedPageBreak/>
        <w:t>4. Структура использования различных способов доступа к банковским услугам (платежам, переводам) (ПОКАЗАТЕЛЬ 50)</w:t>
      </w:r>
      <w:bookmarkEnd w:id="21"/>
      <w:bookmarkEnd w:id="22"/>
    </w:p>
    <w:p w:rsidR="00D27C89" w:rsidRDefault="00D27C89" w:rsidP="00652F05">
      <w:pPr>
        <w:spacing w:after="0" w:line="240" w:lineRule="auto"/>
      </w:pPr>
    </w:p>
    <w:p w:rsidR="00A95F36" w:rsidRPr="00652F05" w:rsidRDefault="00D27C89" w:rsidP="00652F05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186B2A" w:rsidRPr="00652F05">
        <w:rPr>
          <w:sz w:val="28"/>
          <w:szCs w:val="28"/>
        </w:rPr>
        <w:t>4.</w:t>
      </w:r>
      <w:r w:rsidRPr="00652F05">
        <w:rPr>
          <w:sz w:val="28"/>
          <w:szCs w:val="28"/>
        </w:rPr>
        <w:t>1</w:t>
      </w:r>
      <w:r w:rsidRPr="00652F05">
        <w:rPr>
          <w:b/>
          <w:sz w:val="28"/>
          <w:szCs w:val="28"/>
        </w:rPr>
        <w:t xml:space="preserve"> – </w:t>
      </w:r>
      <w:r w:rsidR="00186B2A" w:rsidRPr="00652F05">
        <w:rPr>
          <w:b/>
          <w:sz w:val="28"/>
          <w:szCs w:val="28"/>
        </w:rPr>
        <w:t>Структура использования различных способов доступа к банковским услугам (платежам, переводам)</w:t>
      </w:r>
      <w:r w:rsidRPr="00652F05">
        <w:rPr>
          <w:b/>
          <w:sz w:val="28"/>
          <w:szCs w:val="28"/>
        </w:rPr>
        <w:t>, % от числа ответивших</w:t>
      </w:r>
    </w:p>
    <w:tbl>
      <w:tblPr>
        <w:tblW w:w="7215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081"/>
        <w:gridCol w:w="1134"/>
      </w:tblGrid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Платежный терминал в отделении банка /банкомат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68,5%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ind w:right="-425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Мобильный банк (через приложение на смартфоне, планшете)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58,5%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Интернет-банк (доступ с компьютера/ноутбука)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54,0%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Оплата банковской картой на сайте </w:t>
            </w:r>
            <w:proofErr w:type="spellStart"/>
            <w:proofErr w:type="gram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интернет-магазина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50,7%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Касса в отделении банка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43,5%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Электронный кошелек (</w:t>
            </w:r>
            <w:proofErr w:type="spell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WebMoney</w:t>
            </w:r>
            <w:proofErr w:type="spellEnd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Яндекс</w:t>
            </w:r>
            <w:proofErr w:type="gram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еньги</w:t>
            </w:r>
            <w:proofErr w:type="spellEnd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 и пр.)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18,7%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Переводы посредством отправки </w:t>
            </w:r>
            <w:proofErr w:type="spell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смс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СМС</w:t>
            </w:r>
            <w:proofErr w:type="spellEnd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 на короткий номер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17,9%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Не пользуюсь данными услугами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3,1%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Доступ к банковским услугам осуществляется посредством почты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1,4%</w:t>
            </w:r>
          </w:p>
        </w:tc>
      </w:tr>
      <w:tr w:rsidR="005B7018" w:rsidRPr="00652F05" w:rsidTr="005B7018">
        <w:trPr>
          <w:cantSplit/>
        </w:trPr>
        <w:tc>
          <w:tcPr>
            <w:tcW w:w="6081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Иное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0,6%</w:t>
            </w:r>
          </w:p>
        </w:tc>
      </w:tr>
    </w:tbl>
    <w:p w:rsidR="00D27C89" w:rsidRDefault="00D27C89" w:rsidP="00652F05">
      <w:pPr>
        <w:spacing w:after="0" w:line="240" w:lineRule="auto"/>
        <w:ind w:firstLine="0"/>
      </w:pPr>
    </w:p>
    <w:p w:rsidR="00A95F36" w:rsidRPr="00652F05" w:rsidRDefault="00D27C89" w:rsidP="002D6496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186B2A" w:rsidRPr="00652F05">
        <w:rPr>
          <w:sz w:val="28"/>
          <w:szCs w:val="28"/>
        </w:rPr>
        <w:t>4.2</w:t>
      </w:r>
      <w:r w:rsidRPr="00652F05">
        <w:rPr>
          <w:b/>
          <w:sz w:val="28"/>
          <w:szCs w:val="28"/>
        </w:rPr>
        <w:t xml:space="preserve"> – </w:t>
      </w:r>
      <w:r w:rsidR="00186B2A" w:rsidRPr="00652F05">
        <w:rPr>
          <w:b/>
          <w:sz w:val="28"/>
          <w:szCs w:val="28"/>
        </w:rPr>
        <w:t>Структура использования различных способов доступа к банковским услугам (платежам, переводам)</w:t>
      </w:r>
      <w:r w:rsidR="00A06578" w:rsidRPr="00652F05">
        <w:rPr>
          <w:b/>
          <w:sz w:val="28"/>
          <w:szCs w:val="28"/>
        </w:rPr>
        <w:t xml:space="preserve"> в разрезе социально-демографических факторов</w:t>
      </w:r>
      <w:r w:rsidR="00186B2A" w:rsidRPr="00652F05">
        <w:rPr>
          <w:b/>
          <w:sz w:val="28"/>
          <w:szCs w:val="28"/>
        </w:rPr>
        <w:t>, %</w:t>
      </w:r>
      <w:r w:rsidRPr="00652F05">
        <w:rPr>
          <w:b/>
          <w:sz w:val="28"/>
          <w:szCs w:val="28"/>
        </w:rPr>
        <w:t xml:space="preserve">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54"/>
        <w:gridCol w:w="1525"/>
        <w:gridCol w:w="708"/>
        <w:gridCol w:w="709"/>
        <w:gridCol w:w="709"/>
        <w:gridCol w:w="709"/>
        <w:gridCol w:w="708"/>
        <w:gridCol w:w="709"/>
        <w:gridCol w:w="567"/>
        <w:gridCol w:w="709"/>
        <w:gridCol w:w="709"/>
        <w:gridCol w:w="567"/>
      </w:tblGrid>
      <w:tr w:rsidR="00A95F36" w:rsidRPr="003619AE" w:rsidTr="00652F05">
        <w:trPr>
          <w:cantSplit/>
          <w:trHeight w:val="2212"/>
          <w:tblHeader/>
        </w:trPr>
        <w:tc>
          <w:tcPr>
            <w:tcW w:w="2679" w:type="dxa"/>
            <w:gridSpan w:val="2"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Платежный терминал в отделении банка /банкомат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Мобильный банк (через приложение на смартфоне, планшете)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Интернет-банк (доступ с компьютера/ноутбука)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C73570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Оплата банковской картой на сайте </w:t>
            </w:r>
            <w:proofErr w:type="spellStart"/>
            <w:proofErr w:type="gramStart"/>
            <w:r w:rsidR="00C73570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="00C73570" w:rsidRPr="00652F05">
              <w:rPr>
                <w:rFonts w:ascii="Times New Roman" w:hAnsi="Times New Roman" w:cs="Times New Roman"/>
                <w:sz w:val="16"/>
                <w:szCs w:val="16"/>
              </w:rPr>
              <w:t>нтернет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-магазина</w:t>
            </w:r>
            <w:proofErr w:type="spellEnd"/>
            <w:proofErr w:type="gramEnd"/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Касса в отделении банка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Электронный кошелек (</w:t>
            </w: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WebMoney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, </w:t>
            </w: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Яндекс</w:t>
            </w:r>
            <w:proofErr w:type="gram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.Д</w:t>
            </w:r>
            <w:proofErr w:type="gram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еньги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и пр.)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652F05" w:rsidRDefault="00A95F36" w:rsidP="00C73570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Переводы посредством отправки 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>СМС</w:t>
            </w:r>
            <w:r w:rsidR="00C73570"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на короткий номер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Не пользуюсь данными услугами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Доступ к банковским услугам осуществляется посредством почты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652F05" w:rsidRDefault="00A95F36" w:rsidP="00652F05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Пол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Мужчины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Женщины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69,6%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Возраст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C73570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34 года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C73570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54 года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55 лет и старше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Род занятий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Работаю по найму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Предприниматель, </w:t>
            </w: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самозанятый</w:t>
            </w:r>
            <w:proofErr w:type="spellEnd"/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69,0%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Пенсионер, инвалид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Учащийся, студент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Временно не работаю, безработный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19,2%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3,5%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Занят</w:t>
            </w:r>
            <w:proofErr w:type="gram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78,3%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Затрудняюсь ответить/отказ от ответа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Наличие детей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Нет детей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1 ребенок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2 ребенка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0,9%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3 и более детей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Образование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Общее образование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39,9%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Среднее специальное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Неполное высшее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Высшее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66,9%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Научная степень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84,9%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66,8%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Среднемесячны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й доход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До 10 тыс. 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От 10 до 15 тыс.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1,5%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От 15 до 30 тыс.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59,6%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0,1%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От 30 до 60 тыс.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Более 60 тыс.</w:t>
            </w:r>
            <w:r w:rsidR="00C7357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69,0%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0,5%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Тип населенного пункта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г. Новосибирск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Районный центр, городской округ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ПГТ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26,2%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Село, деревня, другие сельские поселения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Муниципальное образование</w:t>
            </w: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город Новосибирск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0,3%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город Бердск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город </w:t>
            </w: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Искитим</w:t>
            </w:r>
            <w:proofErr w:type="spellEnd"/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город Обь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рабочий поселок Кольцово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Баганский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Барабинский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Болотнинский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Венгеровский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Доволенский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Здвинский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Искитимский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Карасукский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Каргатский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Колыванский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Коченевский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Кочковский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29,0%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Краснозерский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Куйбышевский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Купинский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Кыштовский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Маслянинский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Мошковский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Новосибирский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Ордынский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Северный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Сузунский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Татарский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Тогучинский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Убинский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Усть-Таркский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Чановский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Черепановский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Чистоозерный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154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5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>Чулымский</w:t>
            </w:r>
            <w:proofErr w:type="spellEnd"/>
            <w:r w:rsidRPr="00652F05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</w:tbl>
    <w:p w:rsidR="00A95F36" w:rsidRPr="003619AE" w:rsidRDefault="00A95F36" w:rsidP="00A95F36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A95F36" w:rsidRDefault="00A95F36" w:rsidP="00A95F36">
      <w:r>
        <w:br w:type="page"/>
      </w:r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23" w:name="_Toc23588379"/>
      <w:bookmarkStart w:id="24" w:name="_Toc23773219"/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lastRenderedPageBreak/>
        <w:t>5. Оценка финансовой грамотности населения (ПОКАЗАТЕЛЬ 51)</w:t>
      </w:r>
      <w:bookmarkEnd w:id="23"/>
      <w:bookmarkEnd w:id="24"/>
    </w:p>
    <w:p w:rsidR="00D27C89" w:rsidRDefault="00D27C89" w:rsidP="00652F05">
      <w:pPr>
        <w:spacing w:after="0" w:line="240" w:lineRule="auto"/>
      </w:pPr>
    </w:p>
    <w:p w:rsidR="00D27C89" w:rsidRPr="00652F05" w:rsidRDefault="00D27C89" w:rsidP="00652F05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F06AE1" w:rsidRPr="00652F05">
        <w:rPr>
          <w:sz w:val="28"/>
          <w:szCs w:val="28"/>
        </w:rPr>
        <w:t>5.</w:t>
      </w:r>
      <w:r w:rsidRPr="00652F05">
        <w:rPr>
          <w:sz w:val="28"/>
          <w:szCs w:val="28"/>
        </w:rPr>
        <w:t>1</w:t>
      </w:r>
      <w:r w:rsidRPr="00652F05">
        <w:rPr>
          <w:b/>
          <w:sz w:val="28"/>
          <w:szCs w:val="28"/>
        </w:rPr>
        <w:t xml:space="preserve"> – </w:t>
      </w:r>
      <w:r w:rsidR="00F06AE1" w:rsidRPr="00652F05">
        <w:rPr>
          <w:b/>
          <w:sz w:val="28"/>
          <w:szCs w:val="28"/>
        </w:rPr>
        <w:t>Оценка финансовой грамотности населения</w:t>
      </w:r>
      <w:r w:rsidRPr="00652F05">
        <w:rPr>
          <w:b/>
          <w:sz w:val="28"/>
          <w:szCs w:val="28"/>
        </w:rPr>
        <w:t xml:space="preserve">, % от числа </w:t>
      </w:r>
      <w:proofErr w:type="gramStart"/>
      <w:r w:rsidRPr="00652F05">
        <w:rPr>
          <w:b/>
          <w:sz w:val="28"/>
          <w:szCs w:val="28"/>
        </w:rPr>
        <w:t>ответивших</w:t>
      </w:r>
      <w:proofErr w:type="gramEnd"/>
    </w:p>
    <w:tbl>
      <w:tblPr>
        <w:tblW w:w="7498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820"/>
        <w:gridCol w:w="3544"/>
        <w:gridCol w:w="1134"/>
      </w:tblGrid>
      <w:tr w:rsidR="00A95F36" w:rsidRPr="00652F05" w:rsidTr="00652F05">
        <w:trPr>
          <w:cantSplit/>
        </w:trPr>
        <w:tc>
          <w:tcPr>
            <w:tcW w:w="2820" w:type="dxa"/>
            <w:vMerge w:val="restart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b/>
                <w:sz w:val="20"/>
                <w:szCs w:val="20"/>
              </w:rPr>
              <w:t>СЧИТАЕТЕ ЛИ ВЫ СЕБЯ ФИНАНСОВО ГРАМОТНЫМ ЧЕЛОВЕКОМ?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Да, считаю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30,5%</w:t>
            </w:r>
          </w:p>
        </w:tc>
      </w:tr>
      <w:tr w:rsidR="00A95F36" w:rsidRPr="00652F05" w:rsidTr="00652F05">
        <w:trPr>
          <w:cantSplit/>
        </w:trPr>
        <w:tc>
          <w:tcPr>
            <w:tcW w:w="2820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Не вполне, мои знания недостаточны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51,8%</w:t>
            </w:r>
          </w:p>
        </w:tc>
      </w:tr>
      <w:tr w:rsidR="00A95F36" w:rsidRPr="00652F05" w:rsidTr="00652F05">
        <w:trPr>
          <w:cantSplit/>
        </w:trPr>
        <w:tc>
          <w:tcPr>
            <w:tcW w:w="2820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Нет, не считаю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13,3%</w:t>
            </w:r>
          </w:p>
        </w:tc>
      </w:tr>
      <w:tr w:rsidR="00A95F36" w:rsidRPr="00652F05" w:rsidTr="00652F05">
        <w:trPr>
          <w:cantSplit/>
        </w:trPr>
        <w:tc>
          <w:tcPr>
            <w:tcW w:w="2820" w:type="dxa"/>
            <w:vMerge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A95F36" w:rsidRPr="00652F05" w:rsidRDefault="00A95F36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Затрудняюсь ответить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4,5%</w:t>
            </w:r>
          </w:p>
        </w:tc>
      </w:tr>
    </w:tbl>
    <w:p w:rsidR="00D27C89" w:rsidRDefault="00D27C89" w:rsidP="00652F05">
      <w:pPr>
        <w:spacing w:after="0" w:line="240" w:lineRule="auto"/>
      </w:pPr>
    </w:p>
    <w:p w:rsidR="00D27C89" w:rsidRPr="00652F05" w:rsidRDefault="00D27C89" w:rsidP="00652F05">
      <w:pPr>
        <w:spacing w:after="0" w:line="240" w:lineRule="auto"/>
        <w:ind w:firstLine="0"/>
        <w:contextualSpacing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F06AE1" w:rsidRPr="00652F05">
        <w:rPr>
          <w:sz w:val="28"/>
          <w:szCs w:val="28"/>
        </w:rPr>
        <w:t>5.2</w:t>
      </w:r>
      <w:r w:rsidRPr="00652F05">
        <w:rPr>
          <w:b/>
          <w:sz w:val="28"/>
          <w:szCs w:val="28"/>
        </w:rPr>
        <w:t xml:space="preserve"> – </w:t>
      </w:r>
      <w:r w:rsidR="00F06AE1" w:rsidRPr="00652F05">
        <w:rPr>
          <w:b/>
          <w:sz w:val="28"/>
          <w:szCs w:val="28"/>
        </w:rPr>
        <w:t>Оценка финансовой грамотности населения в разрезе социально-демографических факторов</w:t>
      </w:r>
      <w:r w:rsidRPr="00652F05">
        <w:rPr>
          <w:b/>
          <w:sz w:val="28"/>
          <w:szCs w:val="28"/>
        </w:rPr>
        <w:t xml:space="preserve">, % от числа </w:t>
      </w:r>
      <w:r w:rsidR="00F06AE1" w:rsidRPr="00652F05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2977"/>
        <w:gridCol w:w="1417"/>
        <w:gridCol w:w="1276"/>
        <w:gridCol w:w="1134"/>
        <w:gridCol w:w="1276"/>
      </w:tblGrid>
      <w:tr w:rsidR="00A95F36" w:rsidRPr="003619AE" w:rsidTr="00652F05">
        <w:trPr>
          <w:cantSplit/>
          <w:tblHeader/>
        </w:trPr>
        <w:tc>
          <w:tcPr>
            <w:tcW w:w="4380" w:type="dxa"/>
            <w:gridSpan w:val="2"/>
            <w:vMerge w:val="restart"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4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СЧИТАЕТЕ ЛИ ВЫ СЕБЯ ФИНАНСОВО ГРАМОТНЫМ ЧЕЛОВЕКОМ?</w:t>
            </w:r>
          </w:p>
        </w:tc>
      </w:tr>
      <w:tr w:rsidR="00A95F36" w:rsidRPr="003619AE" w:rsidTr="00652F05">
        <w:trPr>
          <w:cantSplit/>
          <w:tblHeader/>
        </w:trPr>
        <w:tc>
          <w:tcPr>
            <w:tcW w:w="4380" w:type="dxa"/>
            <w:gridSpan w:val="2"/>
            <w:vMerge/>
            <w:shd w:val="clear" w:color="auto" w:fill="FFFFFF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Да, считаю</w:t>
            </w:r>
          </w:p>
        </w:tc>
        <w:tc>
          <w:tcPr>
            <w:tcW w:w="1276" w:type="dxa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Не вполне, мои знания недостаточны</w:t>
            </w:r>
          </w:p>
        </w:tc>
        <w:tc>
          <w:tcPr>
            <w:tcW w:w="1134" w:type="dxa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Нет, не считаю</w:t>
            </w:r>
          </w:p>
        </w:tc>
        <w:tc>
          <w:tcPr>
            <w:tcW w:w="1276" w:type="dxa"/>
            <w:shd w:val="clear" w:color="auto" w:fill="FFFFFF"/>
          </w:tcPr>
          <w:p w:rsidR="00A95F36" w:rsidRPr="00652F05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52F05">
              <w:rPr>
                <w:rFonts w:ascii="Times New Roman" w:hAnsi="Times New Roman" w:cs="Times New Roman"/>
                <w:b/>
                <w:sz w:val="18"/>
                <w:szCs w:val="18"/>
              </w:rPr>
              <w:t>Затрудняюсь ответить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C73570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  <w:r w:rsidR="00C73570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 года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562512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</w:t>
            </w:r>
            <w:r w:rsidR="00562512">
              <w:rPr>
                <w:rFonts w:ascii="Times New Roman" w:hAnsi="Times New Roman" w:cs="Times New Roman"/>
                <w:sz w:val="18"/>
                <w:szCs w:val="18"/>
              </w:rPr>
              <w:t>–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 года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4,8%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4,2%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49,4%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68,2%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7,5%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Занят</w:t>
            </w:r>
            <w:proofErr w:type="gram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58,2%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Затрудняюсь ответить/отказ от ответа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45,1%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6,1%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6,8%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6,2%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84,9%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Среднемесячный доход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До 10 тыс. рублей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23,9%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10 до 15 тыс.</w:t>
            </w:r>
            <w:r w:rsidR="0056251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15 до 30 тыс.</w:t>
            </w:r>
            <w:r w:rsidR="0056251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От 30 до 60 тыс.</w:t>
            </w:r>
            <w:r w:rsidR="0056251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9,5%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Более 60 тыс.</w:t>
            </w:r>
            <w:r w:rsidR="0056251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56,7%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г. Новосибирск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46,1%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16,9%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5,8%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33,3%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7,1%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4,3%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35,7%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61,4%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0,0%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11,4%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22,9%</w:t>
            </w:r>
          </w:p>
        </w:tc>
      </w:tr>
      <w:tr w:rsidR="00A95F36" w:rsidRPr="003619AE" w:rsidTr="00652F05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A95F36" w:rsidRPr="003619AE" w:rsidRDefault="00A95F36" w:rsidP="0077676E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3619AE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A95F36" w:rsidRPr="003619AE" w:rsidRDefault="00A95F36" w:rsidP="00652F05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619AE">
              <w:rPr>
                <w:rFonts w:ascii="Times New Roman" w:hAnsi="Times New Roman" w:cs="Times New Roman"/>
                <w:sz w:val="18"/>
                <w:szCs w:val="18"/>
              </w:rPr>
              <w:t>8,6%</w:t>
            </w:r>
          </w:p>
        </w:tc>
      </w:tr>
    </w:tbl>
    <w:p w:rsidR="00652F05" w:rsidRDefault="00652F05" w:rsidP="00A95F36">
      <w:pPr>
        <w:keepNext/>
        <w:keepLines/>
        <w:spacing w:before="160"/>
        <w:outlineLvl w:val="1"/>
        <w:rPr>
          <w:rFonts w:ascii="Times New Roman" w:eastAsia="Times New Roman" w:hAnsi="Times New Roman" w:cs="Times New Roman"/>
          <w:b/>
          <w:caps/>
          <w:color w:val="000000"/>
          <w:szCs w:val="28"/>
        </w:rPr>
      </w:pPr>
      <w:bookmarkStart w:id="25" w:name="_Toc23588380"/>
    </w:p>
    <w:p w:rsidR="00652F05" w:rsidRDefault="00652F05">
      <w:pPr>
        <w:spacing w:after="160"/>
        <w:ind w:firstLine="0"/>
        <w:rPr>
          <w:rFonts w:ascii="Times New Roman" w:eastAsia="Times New Roman" w:hAnsi="Times New Roman" w:cs="Times New Roman"/>
          <w:b/>
          <w:caps/>
          <w:color w:val="000000"/>
          <w:szCs w:val="28"/>
        </w:rPr>
      </w:pPr>
      <w:r>
        <w:rPr>
          <w:rFonts w:ascii="Times New Roman" w:eastAsia="Times New Roman" w:hAnsi="Times New Roman" w:cs="Times New Roman"/>
          <w:b/>
          <w:caps/>
          <w:color w:val="000000"/>
          <w:szCs w:val="28"/>
        </w:rPr>
        <w:br w:type="page"/>
      </w:r>
    </w:p>
    <w:p w:rsidR="00A95F36" w:rsidRPr="00392831" w:rsidRDefault="00A95F36" w:rsidP="00392831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</w:pPr>
      <w:bookmarkStart w:id="26" w:name="_Toc23773220"/>
      <w:r w:rsidRPr="00392831">
        <w:rPr>
          <w:rFonts w:ascii="Times New Roman" w:eastAsia="Times New Roman" w:hAnsi="Times New Roman" w:cs="Times New Roman"/>
          <w:b/>
          <w:caps/>
          <w:color w:val="000000"/>
          <w:sz w:val="28"/>
          <w:szCs w:val="28"/>
        </w:rPr>
        <w:lastRenderedPageBreak/>
        <w:t>6. Предложения потребителей финансовых услуг по повышению удовлетворенности ими</w:t>
      </w:r>
      <w:bookmarkEnd w:id="25"/>
      <w:bookmarkEnd w:id="26"/>
    </w:p>
    <w:p w:rsidR="00D27C89" w:rsidRDefault="00D27C89" w:rsidP="00652F05">
      <w:pPr>
        <w:spacing w:after="0" w:line="240" w:lineRule="auto"/>
      </w:pPr>
    </w:p>
    <w:p w:rsidR="00D27C89" w:rsidRPr="00652F05" w:rsidRDefault="00D27C89" w:rsidP="00652F05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F06AE1" w:rsidRPr="00652F05">
        <w:rPr>
          <w:sz w:val="28"/>
          <w:szCs w:val="28"/>
        </w:rPr>
        <w:t>6.1</w:t>
      </w:r>
      <w:r w:rsidRPr="00652F05">
        <w:rPr>
          <w:b/>
          <w:sz w:val="28"/>
          <w:szCs w:val="28"/>
        </w:rPr>
        <w:t xml:space="preserve"> – Предложения потребителей финансовых услуг по повышению удовлетворенности ими, % от числа ответивших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207"/>
        <w:gridCol w:w="1276"/>
      </w:tblGrid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Снизить процентную ставку по кредиту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32,5%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Увеличить количество банкоматов и/или терминалов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10,0%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Информирование о банковских услугах (грамотные консультанты, буклеты, независимые источники, в 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ч. СМИ)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9,7%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Повышать финансовую грамотность населения, информировать об изменениях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9,6%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Все хорошо, нет необходимости в каких-либо мерах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9,1%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Другое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9,0%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562512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Повышать </w:t>
            </w:r>
            <w:proofErr w:type="spellStart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уров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нь</w:t>
            </w:r>
            <w:proofErr w:type="spellEnd"/>
            <w:r w:rsidRPr="00652F05">
              <w:rPr>
                <w:rFonts w:ascii="Times New Roman" w:hAnsi="Times New Roman" w:cs="Times New Roman"/>
                <w:sz w:val="20"/>
                <w:szCs w:val="20"/>
              </w:rPr>
              <w:t xml:space="preserve"> жизни населения (увеличение доходов, снижение цен и безработицы)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6,2%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Повышать доступность, безопасность, понятность и прозрачность финансовых услуг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5,2%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Увеличить количество отделений банков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4,6%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Улучшать качество обслуживания клиентов в отделениях банков (удобный график работы, отсутствие очередей, компетентный и приветливый персонал)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3,8%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Снижать ставки по кредитам, стоимость обслуживания счетов, убрать комиссии за переводы (в 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ч. по платежам за ЖКХ)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2,5%</w:t>
            </w:r>
          </w:p>
        </w:tc>
      </w:tr>
      <w:tr w:rsidR="005B7018" w:rsidRPr="00652F05" w:rsidTr="005B7018">
        <w:trPr>
          <w:cantSplit/>
        </w:trPr>
        <w:tc>
          <w:tcPr>
            <w:tcW w:w="8207" w:type="dxa"/>
            <w:shd w:val="clear" w:color="auto" w:fill="FFFFFF"/>
            <w:vAlign w:val="center"/>
          </w:tcPr>
          <w:p w:rsidR="005B7018" w:rsidRPr="00652F05" w:rsidRDefault="005B7018" w:rsidP="0077676E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Увеличить количество банкоматов Сбербанка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018" w:rsidRPr="00652F05" w:rsidRDefault="005B7018" w:rsidP="00652F05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F05">
              <w:rPr>
                <w:rFonts w:ascii="Times New Roman" w:hAnsi="Times New Roman" w:cs="Times New Roman"/>
                <w:sz w:val="20"/>
                <w:szCs w:val="20"/>
              </w:rPr>
              <w:t>0,8%</w:t>
            </w:r>
          </w:p>
        </w:tc>
      </w:tr>
    </w:tbl>
    <w:p w:rsidR="00D27C89" w:rsidRDefault="00D27C89" w:rsidP="00652F05">
      <w:pPr>
        <w:spacing w:after="0" w:line="240" w:lineRule="auto"/>
      </w:pPr>
    </w:p>
    <w:p w:rsidR="00D27C89" w:rsidRPr="00652F05" w:rsidRDefault="00D27C89" w:rsidP="00652F05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652F05">
        <w:rPr>
          <w:sz w:val="28"/>
          <w:szCs w:val="28"/>
        </w:rPr>
        <w:t xml:space="preserve">Таблица </w:t>
      </w:r>
      <w:r w:rsidR="00F06AE1" w:rsidRPr="00652F05">
        <w:rPr>
          <w:sz w:val="28"/>
          <w:szCs w:val="28"/>
        </w:rPr>
        <w:t>6.2</w:t>
      </w:r>
      <w:r w:rsidRPr="00652F05">
        <w:rPr>
          <w:b/>
          <w:sz w:val="28"/>
          <w:szCs w:val="28"/>
        </w:rPr>
        <w:t xml:space="preserve"> – Предложения потребителей финансовых услуг по повышению удовлетворенности ими</w:t>
      </w:r>
      <w:r w:rsidR="00F06AE1" w:rsidRPr="00652F05">
        <w:rPr>
          <w:b/>
          <w:sz w:val="28"/>
          <w:szCs w:val="28"/>
        </w:rPr>
        <w:t xml:space="preserve"> в разрезе социально-демографических факторов</w:t>
      </w:r>
      <w:r w:rsidRPr="00652F05">
        <w:rPr>
          <w:b/>
          <w:sz w:val="28"/>
          <w:szCs w:val="28"/>
        </w:rPr>
        <w:t>, % от числа ответивших</w:t>
      </w:r>
    </w:p>
    <w:tbl>
      <w:tblPr>
        <w:tblW w:w="9624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001"/>
        <w:gridCol w:w="1678"/>
        <w:gridCol w:w="567"/>
        <w:gridCol w:w="567"/>
        <w:gridCol w:w="567"/>
        <w:gridCol w:w="567"/>
        <w:gridCol w:w="567"/>
        <w:gridCol w:w="485"/>
        <w:gridCol w:w="601"/>
        <w:gridCol w:w="615"/>
        <w:gridCol w:w="567"/>
        <w:gridCol w:w="708"/>
        <w:gridCol w:w="709"/>
        <w:gridCol w:w="425"/>
      </w:tblGrid>
      <w:tr w:rsidR="002A575F" w:rsidRPr="002A575F" w:rsidTr="002A575F">
        <w:trPr>
          <w:cantSplit/>
          <w:trHeight w:val="3474"/>
          <w:tblHeader/>
        </w:trPr>
        <w:tc>
          <w:tcPr>
            <w:tcW w:w="2679" w:type="dxa"/>
            <w:gridSpan w:val="2"/>
            <w:shd w:val="clear" w:color="auto" w:fill="FFFFFF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Снизить процентную ставку по кредиту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Увеличить количество банкоматов и/или терминалов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Информирование о банковских услугах (грамотные консультанты, буклеты, независимые источники, в т.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ч. СМИ)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Повышать финансовую грамотность населения, информировать об изменениях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Все хорошо, нет необходимости в каких-либо мерах</w:t>
            </w:r>
          </w:p>
        </w:tc>
        <w:tc>
          <w:tcPr>
            <w:tcW w:w="485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Другое</w:t>
            </w:r>
          </w:p>
        </w:tc>
        <w:tc>
          <w:tcPr>
            <w:tcW w:w="601" w:type="dxa"/>
            <w:shd w:val="clear" w:color="auto" w:fill="FFFFFF"/>
            <w:textDirection w:val="btLr"/>
            <w:vAlign w:val="center"/>
          </w:tcPr>
          <w:p w:rsidR="00A95F36" w:rsidRPr="002A575F" w:rsidRDefault="00A95F36" w:rsidP="00954DD9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Повышать </w:t>
            </w:r>
            <w:r w:rsidR="00954DD9" w:rsidRPr="002A575F">
              <w:rPr>
                <w:rFonts w:ascii="Times New Roman" w:hAnsi="Times New Roman" w:cs="Times New Roman"/>
                <w:sz w:val="16"/>
                <w:szCs w:val="16"/>
              </w:rPr>
              <w:t>уров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>ень</w:t>
            </w:r>
            <w:r w:rsidR="00954DD9"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жизни населения (увеличение доходов, снижение цен и безработицы)</w:t>
            </w:r>
          </w:p>
        </w:tc>
        <w:tc>
          <w:tcPr>
            <w:tcW w:w="615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Повышать доступность, безопасность, понятность и прозрачность финансовых услуг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Увеличить количество отделений банков</w:t>
            </w: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Улучшать качество обслуживания клиентов в отделениях банков (удобный график работы, отсутствие очередей, компетентный и приветливый персонал)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Снижать ставки по кредитам, стоимость обслуживания счетов, убрать комиссии за переводы (в т.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ч. по платежам за ЖКХ)</w:t>
            </w:r>
          </w:p>
        </w:tc>
        <w:tc>
          <w:tcPr>
            <w:tcW w:w="425" w:type="dxa"/>
            <w:shd w:val="clear" w:color="auto" w:fill="FFFFFF"/>
            <w:textDirection w:val="btLr"/>
            <w:vAlign w:val="center"/>
          </w:tcPr>
          <w:p w:rsidR="00A95F36" w:rsidRPr="002A575F" w:rsidRDefault="00A95F36" w:rsidP="002A575F">
            <w:pPr>
              <w:pStyle w:val="a3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Увеличить количество банкоматов Сбербанка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Пол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Мужчины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5,4%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0,7%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Женщины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0,9%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Возраст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954DD9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34 года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0,4%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0,6%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954DD9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54 года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35,4%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4,7%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2,5%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55 лет и старше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5,2%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0,8%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Род занятий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Работаю по найму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0,9%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Предприниматель, </w:t>
            </w: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самозанятый</w:t>
            </w:r>
            <w:proofErr w:type="spellEnd"/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13,7%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0,3%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Пенсионер, инвалид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Учащийся, студент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1,7%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Временно не работаю, безработный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0,4%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0,3%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Занят</w:t>
            </w:r>
            <w:proofErr w:type="gram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46,2%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1,2%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0,6%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954DD9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Затрудняюсь ответить/отказ от ответа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Наличие детей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Нет детей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0,3%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 ребенок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0,5%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 ребенка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2,6%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1,1%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 и более детей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Образование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Общее образование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22,6%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2,4%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Среднее специальное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27,2%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16,2%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Неполное высшее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5,2%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10,2%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Высшее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0,2%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Научная степень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19,8%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60,3%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41,5%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25,6%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Среднемесячный доход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До 10 тыс. 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22,5%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1,7%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От 10 до 15 тыс.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14,7%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3,9%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5,2%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От 15 до 30 тыс.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32,8%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От 30 до 60 тыс.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37,3%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15,6%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0,1%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Более 60 тыс.</w:t>
            </w:r>
            <w:r w:rsidR="00954DD9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рублей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26,3%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Тип населенного пункта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г. Новосибирск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3,4%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Районный центр, городской округ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38,1%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ПГТ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Село, деревня, другие сельские поселения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45,4%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12,7%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0,8%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3,9%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 w:val="restart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Муниципальное образование</w:t>
            </w: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город Новосибирск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3,4%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город Бердск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город </w:t>
            </w: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Искитим</w:t>
            </w:r>
            <w:proofErr w:type="spellEnd"/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58,8%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город Обь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62,5%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рабочий поселок Кольцово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Баганский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23,5%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Барабинский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41,0%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12,8%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Болотнинский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21,1%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Венгеровский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39,0%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Доволенский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Здвинский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30,6%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Искитимский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37,5%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29,2%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Карасукский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27,3%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27,3%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Каргатский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3,7%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Колыванский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23,1%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Коченевский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Кочковский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75,0%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Краснозерский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31,6%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Куйбышевский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60,5%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Купинский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17,6%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11,8%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Кыштовский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22,2%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Маслянинский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62,5%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Мошковский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28,6%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14,3%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Новосибирский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46,9%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Ордынский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Северный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40,9%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Сузунский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30,8%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Татарский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Тогучинский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26,3%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26,3%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Убинский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Усть-Таркский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46,7%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Чановский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31,6%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26,3%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2,6%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Черепановский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19,2%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19,2%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7,7%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Чистоозерный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25,0%</w:t>
            </w:r>
          </w:p>
        </w:tc>
      </w:tr>
      <w:tr w:rsidR="002A575F" w:rsidRPr="002A575F" w:rsidTr="002A575F">
        <w:trPr>
          <w:cantSplit/>
        </w:trPr>
        <w:tc>
          <w:tcPr>
            <w:tcW w:w="1001" w:type="dxa"/>
            <w:vMerge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  <w:shd w:val="clear" w:color="auto" w:fill="FFFFFF"/>
            <w:vAlign w:val="center"/>
          </w:tcPr>
          <w:p w:rsidR="00A95F36" w:rsidRPr="002A575F" w:rsidRDefault="00A95F36" w:rsidP="0077676E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Чулымский</w:t>
            </w:r>
            <w:proofErr w:type="spellEnd"/>
            <w:r w:rsidRPr="002A575F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54,5%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48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01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61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95F36" w:rsidRPr="002A575F" w:rsidRDefault="00A95F36" w:rsidP="002A575F">
            <w:pPr>
              <w:pStyle w:val="a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A575F">
              <w:rPr>
                <w:rFonts w:ascii="Times New Roman" w:hAnsi="Times New Roman" w:cs="Times New Roman"/>
                <w:sz w:val="16"/>
                <w:szCs w:val="16"/>
              </w:rPr>
              <w:t>9,1%</w:t>
            </w:r>
          </w:p>
        </w:tc>
      </w:tr>
    </w:tbl>
    <w:p w:rsidR="00A95F36" w:rsidRPr="003619AE" w:rsidRDefault="00A95F36" w:rsidP="00A95F36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A95F36" w:rsidRDefault="00A95F36" w:rsidP="00A95F36"/>
    <w:p w:rsidR="00D763EE" w:rsidRDefault="00D763EE" w:rsidP="00D763EE"/>
    <w:p w:rsidR="004E19C5" w:rsidRDefault="004E19C5" w:rsidP="002A575F">
      <w:pPr>
        <w:ind w:firstLine="0"/>
      </w:pPr>
    </w:p>
    <w:sectPr w:rsidR="004E19C5" w:rsidSect="00392831">
      <w:headerReference w:type="default" r:id="rId38"/>
      <w:footerReference w:type="default" r:id="rId39"/>
      <w:pgSz w:w="11906" w:h="16838"/>
      <w:pgMar w:top="1134" w:right="851" w:bottom="1134" w:left="1701" w:header="709" w:footer="227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0356" w:rsidRDefault="00BF0356" w:rsidP="004E19C5">
      <w:pPr>
        <w:spacing w:after="0" w:line="240" w:lineRule="auto"/>
      </w:pPr>
      <w:r>
        <w:separator/>
      </w:r>
    </w:p>
  </w:endnote>
  <w:endnote w:type="continuationSeparator" w:id="0">
    <w:p w:rsidR="00BF0356" w:rsidRDefault="00BF0356" w:rsidP="004E19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51940"/>
      <w:docPartObj>
        <w:docPartGallery w:val="Page Numbers (Bottom of Page)"/>
        <w:docPartUnique/>
      </w:docPartObj>
    </w:sdtPr>
    <w:sdtEndPr>
      <w:rPr>
        <w:rFonts w:ascii="Arial Narrow" w:hAnsi="Arial Narrow"/>
        <w:sz w:val="22"/>
      </w:rPr>
    </w:sdtEndPr>
    <w:sdtContent>
      <w:p w:rsidR="0052272E" w:rsidRPr="005B7018" w:rsidRDefault="00FC1610">
        <w:pPr>
          <w:pStyle w:val="af6"/>
          <w:jc w:val="center"/>
          <w:rPr>
            <w:rFonts w:ascii="Arial Narrow" w:hAnsi="Arial Narrow"/>
          </w:rPr>
        </w:pPr>
        <w:r w:rsidRPr="005B7018">
          <w:rPr>
            <w:rFonts w:ascii="Arial Narrow" w:hAnsi="Arial Narrow"/>
            <w:sz w:val="22"/>
          </w:rPr>
          <w:fldChar w:fldCharType="begin"/>
        </w:r>
        <w:r w:rsidR="0052272E" w:rsidRPr="005B7018">
          <w:rPr>
            <w:rFonts w:ascii="Arial Narrow" w:hAnsi="Arial Narrow"/>
            <w:sz w:val="22"/>
          </w:rPr>
          <w:instrText xml:space="preserve"> PAGE   \* MERGEFORMAT </w:instrText>
        </w:r>
        <w:r w:rsidRPr="005B7018">
          <w:rPr>
            <w:rFonts w:ascii="Arial Narrow" w:hAnsi="Arial Narrow"/>
            <w:sz w:val="22"/>
          </w:rPr>
          <w:fldChar w:fldCharType="separate"/>
        </w:r>
        <w:r w:rsidR="008F668A">
          <w:rPr>
            <w:rFonts w:ascii="Arial Narrow" w:hAnsi="Arial Narrow"/>
            <w:noProof/>
            <w:sz w:val="22"/>
          </w:rPr>
          <w:t>14</w:t>
        </w:r>
        <w:r w:rsidRPr="005B7018">
          <w:rPr>
            <w:rFonts w:ascii="Arial Narrow" w:hAnsi="Arial Narrow"/>
            <w:sz w:val="22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51941"/>
      <w:docPartObj>
        <w:docPartGallery w:val="Page Numbers (Bottom of Page)"/>
        <w:docPartUnique/>
      </w:docPartObj>
    </w:sdtPr>
    <w:sdtContent>
      <w:p w:rsidR="0052272E" w:rsidRDefault="00FC1610">
        <w:pPr>
          <w:pStyle w:val="af6"/>
          <w:jc w:val="center"/>
        </w:pPr>
        <w:r w:rsidRPr="00392831">
          <w:rPr>
            <w:sz w:val="22"/>
          </w:rPr>
          <w:fldChar w:fldCharType="begin"/>
        </w:r>
        <w:r w:rsidR="0052272E" w:rsidRPr="00392831">
          <w:rPr>
            <w:sz w:val="22"/>
          </w:rPr>
          <w:instrText xml:space="preserve"> PAGE   \* MERGEFORMAT </w:instrText>
        </w:r>
        <w:r w:rsidRPr="00392831">
          <w:rPr>
            <w:sz w:val="22"/>
          </w:rPr>
          <w:fldChar w:fldCharType="separate"/>
        </w:r>
        <w:r w:rsidR="008F668A">
          <w:rPr>
            <w:noProof/>
            <w:sz w:val="22"/>
          </w:rPr>
          <w:t>27</w:t>
        </w:r>
        <w:r w:rsidRPr="00392831">
          <w:rPr>
            <w:sz w:val="22"/>
          </w:rPr>
          <w:fldChar w:fldCharType="end"/>
        </w:r>
      </w:p>
    </w:sdtContent>
  </w:sdt>
  <w:p w:rsidR="0052272E" w:rsidRDefault="0052272E">
    <w:pPr>
      <w:pStyle w:val="af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9284440"/>
      <w:docPartObj>
        <w:docPartGallery w:val="Page Numbers (Bottom of Page)"/>
        <w:docPartUnique/>
      </w:docPartObj>
    </w:sdtPr>
    <w:sdtEndPr>
      <w:rPr>
        <w:rFonts w:ascii="Arial Narrow" w:hAnsi="Arial Narrow"/>
      </w:rPr>
    </w:sdtEndPr>
    <w:sdtContent>
      <w:p w:rsidR="0052272E" w:rsidRDefault="00FC1610">
        <w:pPr>
          <w:pStyle w:val="af6"/>
          <w:jc w:val="center"/>
        </w:pPr>
        <w:r w:rsidRPr="005B7018">
          <w:rPr>
            <w:rFonts w:ascii="Arial Narrow" w:hAnsi="Arial Narrow"/>
            <w:sz w:val="22"/>
          </w:rPr>
          <w:fldChar w:fldCharType="begin"/>
        </w:r>
        <w:r w:rsidR="0052272E" w:rsidRPr="005B7018">
          <w:rPr>
            <w:rFonts w:ascii="Arial Narrow" w:hAnsi="Arial Narrow"/>
            <w:sz w:val="22"/>
          </w:rPr>
          <w:instrText xml:space="preserve"> PAGE   \* MERGEFORMAT </w:instrText>
        </w:r>
        <w:r w:rsidRPr="005B7018">
          <w:rPr>
            <w:rFonts w:ascii="Arial Narrow" w:hAnsi="Arial Narrow"/>
            <w:sz w:val="22"/>
          </w:rPr>
          <w:fldChar w:fldCharType="separate"/>
        </w:r>
        <w:r w:rsidR="008F668A">
          <w:rPr>
            <w:rFonts w:ascii="Arial Narrow" w:hAnsi="Arial Narrow"/>
            <w:noProof/>
            <w:sz w:val="22"/>
          </w:rPr>
          <w:t>58</w:t>
        </w:r>
        <w:r w:rsidRPr="005B7018">
          <w:rPr>
            <w:rFonts w:ascii="Arial Narrow" w:hAnsi="Arial Narrow"/>
            <w:sz w:val="22"/>
          </w:rPr>
          <w:fldChar w:fldCharType="end"/>
        </w:r>
      </w:p>
    </w:sdtContent>
  </w:sdt>
  <w:p w:rsidR="0052272E" w:rsidRDefault="0052272E" w:rsidP="00392831">
    <w:pPr>
      <w:pStyle w:val="af6"/>
      <w:ind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0356" w:rsidRDefault="00BF0356" w:rsidP="004E19C5">
      <w:pPr>
        <w:spacing w:after="0" w:line="240" w:lineRule="auto"/>
      </w:pPr>
      <w:r>
        <w:separator/>
      </w:r>
    </w:p>
  </w:footnote>
  <w:footnote w:type="continuationSeparator" w:id="0">
    <w:p w:rsidR="00BF0356" w:rsidRDefault="00BF0356" w:rsidP="004E19C5">
      <w:pPr>
        <w:spacing w:after="0" w:line="240" w:lineRule="auto"/>
      </w:pPr>
      <w:r>
        <w:continuationSeparator/>
      </w:r>
    </w:p>
  </w:footnote>
  <w:footnote w:id="1">
    <w:p w:rsidR="0052272E" w:rsidRPr="002D6496" w:rsidRDefault="0052272E" w:rsidP="00392831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 «Стратегия повышения финансовой доступности в Российской Федерации на период 2018–2020 годов»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1" w:history="1">
        <w:r w:rsidRPr="002D6496">
          <w:rPr>
            <w:rStyle w:val="aff0"/>
            <w:color w:val="auto"/>
            <w:sz w:val="18"/>
            <w:szCs w:val="18"/>
          </w:rPr>
          <w:t>https://cbr.ru/Content/Document/File/44104/str_30032018.pdf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20.10.2019).</w:t>
      </w:r>
    </w:p>
  </w:footnote>
  <w:footnote w:id="2">
    <w:p w:rsidR="0052272E" w:rsidRPr="002D6496" w:rsidRDefault="0052272E" w:rsidP="00392831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«Новосибирская область на пути </w:t>
      </w:r>
      <w:proofErr w:type="spellStart"/>
      <w:r w:rsidRPr="002D6496">
        <w:rPr>
          <w:sz w:val="18"/>
          <w:szCs w:val="18"/>
        </w:rPr>
        <w:t>цифровизации</w:t>
      </w:r>
      <w:proofErr w:type="spellEnd"/>
      <w:r w:rsidRPr="002D6496">
        <w:rPr>
          <w:sz w:val="18"/>
          <w:szCs w:val="18"/>
        </w:rPr>
        <w:t xml:space="preserve">»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2" w:history="1">
        <w:r w:rsidRPr="002D6496">
          <w:rPr>
            <w:rStyle w:val="aff0"/>
            <w:color w:val="auto"/>
            <w:sz w:val="18"/>
            <w:szCs w:val="18"/>
          </w:rPr>
          <w:t>https://www.kommersant.ru/doc/3834824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20.10.2019).</w:t>
      </w:r>
    </w:p>
  </w:footnote>
  <w:footnote w:id="3"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 «Индикаторы финансовой доступности за 2018 год (по результатам замера 2019 года)», раздел 2, п.п.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>№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 xml:space="preserve">2.14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3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</w:footnote>
  <w:footnote w:id="4">
    <w:p w:rsidR="0052272E" w:rsidRPr="0052272E" w:rsidRDefault="0052272E" w:rsidP="003216E0">
      <w:pPr>
        <w:pStyle w:val="afd"/>
        <w:ind w:firstLine="0"/>
        <w:rPr>
          <w:vertAlign w:val="superscript"/>
        </w:rPr>
      </w:pPr>
      <w:r w:rsidRPr="0052272E">
        <w:rPr>
          <w:vertAlign w:val="superscript"/>
        </w:rPr>
        <w:t>4</w:t>
      </w:r>
      <w:r w:rsidRPr="002D6496">
        <w:rPr>
          <w:sz w:val="18"/>
          <w:szCs w:val="18"/>
        </w:rPr>
        <w:t>«Индикаторы финансовой доступности за 2018 год (по результатам замера 2019 года)», раздел 2, п.п.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>№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 xml:space="preserve">2.14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4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</w:footnote>
  <w:footnote w:id="5"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 «Обзор состояния финансовой доступности в Российской Федерации в 2017 году» (по результатам замера 2018 года), с.</w:t>
      </w:r>
      <w:r>
        <w:rPr>
          <w:sz w:val="18"/>
          <w:szCs w:val="18"/>
        </w:rPr>
        <w:t> </w:t>
      </w:r>
      <w:r w:rsidRPr="002D6496">
        <w:rPr>
          <w:sz w:val="18"/>
          <w:szCs w:val="18"/>
        </w:rPr>
        <w:t xml:space="preserve">22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5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</w:footnote>
  <w:footnote w:id="6"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  <w:r w:rsidRPr="000F7283">
        <w:rPr>
          <w:sz w:val="18"/>
          <w:szCs w:val="18"/>
          <w:vertAlign w:val="superscript"/>
        </w:rPr>
        <w:t xml:space="preserve">6 </w:t>
      </w:r>
      <w:r w:rsidRPr="002D6496">
        <w:rPr>
          <w:sz w:val="18"/>
          <w:szCs w:val="18"/>
        </w:rPr>
        <w:t>«Обзор состояния финансовой доступности в Российской Федерации в 2017 году» (по результатам замера 2018 года), с.</w:t>
      </w:r>
      <w:r>
        <w:rPr>
          <w:sz w:val="18"/>
          <w:szCs w:val="18"/>
        </w:rPr>
        <w:t> </w:t>
      </w:r>
      <w:r w:rsidRPr="002D6496">
        <w:rPr>
          <w:sz w:val="18"/>
          <w:szCs w:val="18"/>
        </w:rPr>
        <w:t xml:space="preserve">22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6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</w:p>
  </w:footnote>
  <w:footnote w:id="7">
    <w:p w:rsidR="0052272E" w:rsidRDefault="0052272E" w:rsidP="004476ED">
      <w:pPr>
        <w:pStyle w:val="afd"/>
        <w:ind w:firstLine="0"/>
        <w:jc w:val="both"/>
      </w:pPr>
      <w:r>
        <w:rPr>
          <w:rStyle w:val="aff"/>
        </w:rPr>
        <w:footnoteRef/>
      </w:r>
      <w:r>
        <w:t xml:space="preserve"> </w:t>
      </w:r>
      <w:r w:rsidRPr="002D6496">
        <w:rPr>
          <w:sz w:val="18"/>
          <w:szCs w:val="18"/>
        </w:rPr>
        <w:t>«Индикаторы финансовой доступности за 2018 год (по результатам замера 2019 года)», раздел 2, п.п.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>№</w:t>
      </w:r>
      <w:r>
        <w:rPr>
          <w:sz w:val="18"/>
          <w:szCs w:val="18"/>
        </w:rPr>
        <w:t xml:space="preserve"> 2.39</w:t>
      </w:r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7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</w:t>
      </w:r>
    </w:p>
  </w:footnote>
  <w:footnote w:id="8"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 «Обзор состояния финансовой доступности в Российской Федерации в 2017 году» (по результатам замера 2018 года), с.</w:t>
      </w:r>
      <w:r>
        <w:rPr>
          <w:sz w:val="18"/>
          <w:szCs w:val="18"/>
        </w:rPr>
        <w:t> </w:t>
      </w:r>
      <w:r w:rsidRPr="002D6496">
        <w:rPr>
          <w:sz w:val="18"/>
          <w:szCs w:val="18"/>
        </w:rPr>
        <w:t xml:space="preserve">34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8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</w:footnote>
  <w:footnote w:id="9">
    <w:p w:rsidR="0052272E" w:rsidRPr="006370BA" w:rsidRDefault="0052272E" w:rsidP="006370BA">
      <w:pPr>
        <w:pStyle w:val="afd"/>
        <w:ind w:firstLine="0"/>
        <w:jc w:val="both"/>
        <w:rPr>
          <w:sz w:val="18"/>
          <w:szCs w:val="18"/>
        </w:rPr>
      </w:pPr>
      <w:r w:rsidRPr="006370BA">
        <w:rPr>
          <w:rStyle w:val="aff"/>
          <w:sz w:val="18"/>
          <w:szCs w:val="18"/>
        </w:rPr>
        <w:footnoteRef/>
      </w:r>
      <w:r w:rsidRPr="006370BA">
        <w:rPr>
          <w:sz w:val="18"/>
          <w:szCs w:val="18"/>
        </w:rPr>
        <w:t xml:space="preserve"> «Индикаторы финансовой доступности за 2018 год (по результатам замера 2019 года)», раздел 2, п.п. № 2.84 </w:t>
      </w:r>
      <w:r w:rsidRPr="006370BA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6370BA">
        <w:rPr>
          <w:rFonts w:ascii="Times New Roman" w:hAnsi="Times New Roman"/>
          <w:sz w:val="18"/>
          <w:szCs w:val="18"/>
          <w:lang w:val="en-US"/>
        </w:rPr>
        <w:t>URL</w:t>
      </w:r>
      <w:r w:rsidRPr="006370BA">
        <w:rPr>
          <w:rFonts w:ascii="Times New Roman" w:hAnsi="Times New Roman"/>
          <w:sz w:val="18"/>
          <w:szCs w:val="18"/>
        </w:rPr>
        <w:t>:</w:t>
      </w:r>
      <w:r w:rsidRPr="006370BA">
        <w:rPr>
          <w:sz w:val="18"/>
          <w:szCs w:val="18"/>
        </w:rPr>
        <w:t xml:space="preserve"> </w:t>
      </w:r>
      <w:hyperlink r:id="rId9" w:history="1">
        <w:r w:rsidRPr="006370BA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6370BA">
        <w:rPr>
          <w:sz w:val="18"/>
          <w:szCs w:val="18"/>
        </w:rPr>
        <w:t xml:space="preserve"> </w:t>
      </w:r>
      <w:r w:rsidRPr="006370BA">
        <w:rPr>
          <w:rFonts w:ascii="Times New Roman" w:hAnsi="Times New Roman"/>
          <w:sz w:val="18"/>
          <w:szCs w:val="18"/>
        </w:rPr>
        <w:t>(Дата обращения: 29.10.2019)</w:t>
      </w:r>
    </w:p>
  </w:footnote>
  <w:footnote w:id="10">
    <w:p w:rsidR="0052272E" w:rsidRPr="002D6496" w:rsidRDefault="0052272E" w:rsidP="00CD208F">
      <w:pPr>
        <w:pStyle w:val="afd"/>
        <w:ind w:firstLine="0"/>
        <w:jc w:val="both"/>
        <w:rPr>
          <w:sz w:val="18"/>
          <w:szCs w:val="18"/>
        </w:rPr>
      </w:pPr>
      <w:r w:rsidRPr="002D6496">
        <w:rPr>
          <w:rStyle w:val="aff"/>
          <w:sz w:val="18"/>
          <w:szCs w:val="18"/>
        </w:rPr>
        <w:footnoteRef/>
      </w:r>
      <w:r w:rsidRPr="002D6496">
        <w:rPr>
          <w:sz w:val="18"/>
          <w:szCs w:val="18"/>
        </w:rPr>
        <w:t xml:space="preserve"> «Индикаторы финансовой доступности за 2018 год (по результатам замера 2019 года)», раздел 2, п.п.</w:t>
      </w:r>
      <w:r>
        <w:rPr>
          <w:sz w:val="18"/>
          <w:szCs w:val="18"/>
        </w:rPr>
        <w:t xml:space="preserve"> </w:t>
      </w:r>
      <w:r w:rsidRPr="002D6496">
        <w:rPr>
          <w:sz w:val="18"/>
          <w:szCs w:val="18"/>
        </w:rPr>
        <w:t xml:space="preserve">№2.92;2.93 </w:t>
      </w:r>
      <w:r w:rsidRPr="002D6496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2D6496">
        <w:rPr>
          <w:rFonts w:ascii="Times New Roman" w:hAnsi="Times New Roman"/>
          <w:sz w:val="18"/>
          <w:szCs w:val="18"/>
          <w:lang w:val="en-US"/>
        </w:rPr>
        <w:t>URL</w:t>
      </w:r>
      <w:r w:rsidRPr="002D6496">
        <w:rPr>
          <w:rFonts w:ascii="Times New Roman" w:hAnsi="Times New Roman"/>
          <w:sz w:val="18"/>
          <w:szCs w:val="18"/>
        </w:rPr>
        <w:t>:</w:t>
      </w:r>
      <w:r w:rsidRPr="002D6496">
        <w:rPr>
          <w:sz w:val="18"/>
          <w:szCs w:val="18"/>
        </w:rPr>
        <w:t xml:space="preserve"> </w:t>
      </w:r>
      <w:hyperlink r:id="rId10" w:history="1">
        <w:r w:rsidRPr="002D6496">
          <w:rPr>
            <w:rStyle w:val="aff0"/>
            <w:color w:val="auto"/>
            <w:sz w:val="18"/>
            <w:szCs w:val="18"/>
          </w:rPr>
          <w:t>https://cbr.ru/finmarket/development/development_affor/</w:t>
        </w:r>
      </w:hyperlink>
      <w:r w:rsidRPr="002D6496">
        <w:rPr>
          <w:sz w:val="18"/>
          <w:szCs w:val="18"/>
        </w:rPr>
        <w:t xml:space="preserve"> </w:t>
      </w:r>
      <w:r w:rsidRPr="002D6496">
        <w:rPr>
          <w:rFonts w:ascii="Times New Roman" w:hAnsi="Times New Roman"/>
          <w:sz w:val="18"/>
          <w:szCs w:val="18"/>
        </w:rPr>
        <w:t>(Дата обращения: 29.10.2019).</w:t>
      </w:r>
    </w:p>
  </w:footnote>
  <w:footnote w:id="11">
    <w:p w:rsidR="0052272E" w:rsidRPr="00C90920" w:rsidRDefault="0052272E" w:rsidP="00F16CD0">
      <w:pPr>
        <w:pStyle w:val="afd"/>
        <w:ind w:firstLine="0"/>
        <w:jc w:val="both"/>
      </w:pPr>
      <w:r w:rsidRPr="00C90920">
        <w:rPr>
          <w:rStyle w:val="aff"/>
        </w:rPr>
        <w:footnoteRef/>
      </w:r>
      <w:r w:rsidRPr="00C90920">
        <w:t xml:space="preserve"> «Обзор состояния финансовой доступности в Российской Федерации в 2017 году» (по результатам замера 2018 года), с. 48 </w:t>
      </w:r>
      <w:r w:rsidRPr="00C90920">
        <w:rPr>
          <w:rFonts w:ascii="Times New Roman" w:hAnsi="Times New Roman"/>
        </w:rPr>
        <w:t xml:space="preserve">[Электронный документ]. – </w:t>
      </w:r>
      <w:r w:rsidRPr="00C90920">
        <w:rPr>
          <w:rFonts w:ascii="Times New Roman" w:hAnsi="Times New Roman"/>
          <w:lang w:val="en-US"/>
        </w:rPr>
        <w:t>URL</w:t>
      </w:r>
      <w:r w:rsidRPr="00C90920">
        <w:rPr>
          <w:rFonts w:ascii="Times New Roman" w:hAnsi="Times New Roman"/>
        </w:rPr>
        <w:t>:</w:t>
      </w:r>
      <w:r w:rsidRPr="00C90920">
        <w:t xml:space="preserve"> </w:t>
      </w:r>
      <w:hyperlink r:id="rId11" w:history="1">
        <w:r w:rsidRPr="00C90920">
          <w:rPr>
            <w:rStyle w:val="aff0"/>
            <w:color w:val="auto"/>
          </w:rPr>
          <w:t>https://cbr.ru/finmarket/development/development_affor/</w:t>
        </w:r>
      </w:hyperlink>
      <w:r w:rsidRPr="00C90920">
        <w:t xml:space="preserve"> </w:t>
      </w:r>
      <w:r w:rsidRPr="00C90920">
        <w:rPr>
          <w:rFonts w:ascii="Times New Roman" w:hAnsi="Times New Roman"/>
        </w:rPr>
        <w:t>(Дата обращения: 29.10.2019).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272E" w:rsidRDefault="00FC1610">
    <w:pPr>
      <w:pStyle w:val="af4"/>
    </w:pPr>
    <w:r>
      <w:rPr>
        <w:noProof/>
        <w:lang w:eastAsia="ru-RU"/>
      </w:rPr>
      <w:pict>
        <v:rect id="_x0000_s2065" style="position:absolute;left:0;text-align:left;margin-left:-9.9pt;margin-top:-37.25pt;width:476pt;height:14.25pt;z-index:25167155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left:0;text-align:left;margin-left:3.6pt;margin-top:-13.95pt;width:469pt;height:19.8pt;z-index:251663360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<v:textbox style="mso-next-textbox:#_x0000_s2061">
            <w:txbxContent>
              <w:p w:rsidR="0052272E" w:rsidRPr="005B7018" w:rsidRDefault="0052272E" w:rsidP="002A575F">
                <w:pPr>
                  <w:ind w:firstLine="0"/>
                  <w:jc w:val="center"/>
                  <w:rPr>
                    <w:rFonts w:ascii="Arial Narrow" w:hAnsi="Arial Narrow"/>
                    <w:sz w:val="16"/>
                    <w:szCs w:val="16"/>
                  </w:rPr>
                </w:pP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+7 (342) 209-59-00  </w:t>
                </w:r>
                <w:r w:rsidRPr="005B7018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  SIS-CORPORATION.RU  </w:t>
                </w:r>
                <w:r w:rsidRPr="005B7018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272E" w:rsidRDefault="00FC1610">
    <w:pPr>
      <w:pStyle w:val="af4"/>
    </w:pPr>
    <w:r>
      <w:rPr>
        <w:noProof/>
        <w:lang w:eastAsia="ru-RU"/>
      </w:rPr>
      <w:pict>
        <v:rect id="_x0000_s2066" style="position:absolute;left:0;text-align:left;margin-left:-9.25pt;margin-top:-37.25pt;width:476pt;height:14.25pt;z-index:25167257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left:0;text-align:left;margin-left:14.05pt;margin-top:-15.8pt;width:452.7pt;height:17.85pt;z-index:251668480;visibility:visible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<v:textbox style="mso-next-textbox:#_x0000_s2058">
            <w:txbxContent>
              <w:p w:rsidR="0052272E" w:rsidRPr="00CD208F" w:rsidRDefault="0052272E" w:rsidP="002A575F">
                <w:pPr>
                  <w:ind w:firstLine="0"/>
                  <w:rPr>
                    <w:sz w:val="16"/>
                    <w:szCs w:val="16"/>
                  </w:rPr>
                </w:pPr>
                <w:r w:rsidRPr="00CD208F">
                  <w:rPr>
                    <w:sz w:val="16"/>
                    <w:szCs w:val="16"/>
                  </w:rPr>
                  <w:t>+7 (342) 209-59-00</w:t>
                </w:r>
                <w:r>
                  <w:rPr>
                    <w:sz w:val="16"/>
                    <w:szCs w:val="16"/>
                  </w:rPr>
                  <w:t xml:space="preserve">  </w:t>
                </w:r>
                <w:r w:rsidRPr="00CD208F">
                  <w:rPr>
                    <w:sz w:val="16"/>
                    <w:szCs w:val="16"/>
                    <w:lang w:val="en-US"/>
                  </w:rPr>
                  <w:t>I</w:t>
                </w:r>
                <w:r>
                  <w:rPr>
                    <w:sz w:val="16"/>
                    <w:szCs w:val="16"/>
                  </w:rPr>
                  <w:t xml:space="preserve">  </w:t>
                </w:r>
                <w:r w:rsidRPr="00CD208F">
                  <w:rPr>
                    <w:sz w:val="16"/>
                    <w:szCs w:val="16"/>
                  </w:rPr>
                  <w:t>SIS-CORPORATION.RU</w:t>
                </w:r>
                <w:r>
                  <w:rPr>
                    <w:sz w:val="16"/>
                    <w:szCs w:val="16"/>
                  </w:rPr>
                  <w:t xml:space="preserve">  </w:t>
                </w:r>
                <w:r w:rsidRPr="00CD208F">
                  <w:rPr>
                    <w:sz w:val="16"/>
                    <w:szCs w:val="16"/>
                    <w:lang w:val="en-US"/>
                  </w:rPr>
                  <w:t>I</w:t>
                </w:r>
                <w:r>
                  <w:rPr>
                    <w:sz w:val="16"/>
                    <w:szCs w:val="16"/>
                  </w:rPr>
                  <w:t xml:space="preserve">  </w:t>
                </w:r>
                <w:r w:rsidRPr="00CD208F">
                  <w:rPr>
                    <w:sz w:val="16"/>
                    <w:szCs w:val="16"/>
                  </w:rPr>
                  <w:t>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272E" w:rsidRDefault="00FC1610">
    <w:pPr>
      <w:pStyle w:val="af4"/>
    </w:pPr>
    <w:r w:rsidRPr="00FC1610">
      <w:rPr>
        <w:noProof/>
        <w:sz w:val="16"/>
        <w:szCs w:val="16"/>
        <w:lang w:eastAsia="ru-RU"/>
      </w:rPr>
      <w:pict>
        <v:rect id="_x0000_s2067" style="position:absolute;left:0;text-align:left;margin-left:-4.9pt;margin-top:-37.25pt;width:476pt;height:14.25pt;z-index:25167360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 w:rsidRPr="00FC1610">
      <w:rPr>
        <w:noProof/>
        <w:sz w:val="16"/>
        <w:szCs w:val="16"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2.1pt;margin-top:-13.95pt;width:469pt;height:19.8pt;z-index:251670528;visibility:visible" o:regroupid="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<v:textbox style="mso-next-textbox:#_x0000_s2050">
            <w:txbxContent>
              <w:p w:rsidR="0052272E" w:rsidRPr="005B7018" w:rsidRDefault="0052272E" w:rsidP="002A575F">
                <w:pPr>
                  <w:ind w:firstLine="0"/>
                  <w:jc w:val="center"/>
                  <w:rPr>
                    <w:rFonts w:ascii="Arial Narrow" w:hAnsi="Arial Narrow"/>
                    <w:sz w:val="16"/>
                    <w:szCs w:val="16"/>
                  </w:rPr>
                </w:pP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+7 (342) 209-59-00  </w:t>
                </w:r>
                <w:r w:rsidRPr="005B7018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  SIS-CORPORATION.RU  </w:t>
                </w:r>
                <w:r w:rsidRPr="005B7018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5B7018">
                  <w:rPr>
                    <w:rFonts w:ascii="Arial Narrow" w:hAnsi="Arial Narrow"/>
                    <w:sz w:val="16"/>
                    <w:szCs w:val="16"/>
                  </w:rPr>
                  <w:t xml:space="preserve">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C4E4E"/>
    <w:multiLevelType w:val="hybridMultilevel"/>
    <w:tmpl w:val="A238D732"/>
    <w:lvl w:ilvl="0" w:tplc="02C6A7EC">
      <w:start w:val="1"/>
      <w:numFmt w:val="decimal"/>
      <w:lvlText w:val="%1."/>
      <w:lvlJc w:val="left"/>
      <w:pPr>
        <w:ind w:left="80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1F070D23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>
    <w:nsid w:val="38195AB3"/>
    <w:multiLevelType w:val="hybridMultilevel"/>
    <w:tmpl w:val="C2200046"/>
    <w:lvl w:ilvl="0" w:tplc="19E484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277113D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>
    <w:nsid w:val="456E4BD9"/>
    <w:multiLevelType w:val="hybridMultilevel"/>
    <w:tmpl w:val="F6B044B0"/>
    <w:lvl w:ilvl="0" w:tplc="76CCE4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60D2FE6"/>
    <w:multiLevelType w:val="hybridMultilevel"/>
    <w:tmpl w:val="7D06F36A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519911B8"/>
    <w:multiLevelType w:val="hybridMultilevel"/>
    <w:tmpl w:val="E444BA38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7">
    <w:nsid w:val="55642583"/>
    <w:multiLevelType w:val="hybridMultilevel"/>
    <w:tmpl w:val="AA32AB0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DC75A78"/>
    <w:multiLevelType w:val="hybridMultilevel"/>
    <w:tmpl w:val="45CC2EE0"/>
    <w:lvl w:ilvl="0" w:tplc="D11C9F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E0F0E05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1E32C65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4BF8D7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FC6044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04FD6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4C6F7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7342D2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CD6529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6DA77C38"/>
    <w:multiLevelType w:val="hybridMultilevel"/>
    <w:tmpl w:val="6F6CF922"/>
    <w:lvl w:ilvl="0" w:tplc="0C149652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>
    <w:nsid w:val="76B30488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7FA40CA1"/>
    <w:multiLevelType w:val="hybridMultilevel"/>
    <w:tmpl w:val="46BE5868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1"/>
  </w:num>
  <w:num w:numId="2">
    <w:abstractNumId w:val="10"/>
  </w:num>
  <w:num w:numId="3">
    <w:abstractNumId w:val="3"/>
  </w:num>
  <w:num w:numId="4">
    <w:abstractNumId w:val="11"/>
  </w:num>
  <w:num w:numId="5">
    <w:abstractNumId w:val="5"/>
  </w:num>
  <w:num w:numId="6">
    <w:abstractNumId w:val="4"/>
  </w:num>
  <w:num w:numId="7">
    <w:abstractNumId w:val="2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7"/>
  </w:num>
  <w:num w:numId="11">
    <w:abstractNumId w:val="9"/>
  </w:num>
  <w:num w:numId="1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Волощук Наталья Анатольевна">
    <w15:presenceInfo w15:providerId="AD" w15:userId="S-1-5-21-2356655543-2162514679-1277178298-393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attachedTemplate r:id="rId1"/>
  <w:trackRevisions/>
  <w:defaultTabStop w:val="708"/>
  <w:drawingGridHorizontalSpacing w:val="120"/>
  <w:displayHorizontalDrawingGridEvery w:val="2"/>
  <w:characterSpacingControl w:val="doNotCompress"/>
  <w:hdrShapeDefaults>
    <o:shapedefaults v:ext="edit" spidmax="6146"/>
    <o:shapelayout v:ext="edit">
      <o:idmap v:ext="edit" data="2"/>
      <o:regrouptable v:ext="edit">
        <o:entry new="1" old="0"/>
        <o:entry new="2" old="0"/>
        <o:entry new="3" old="0"/>
      </o:regrouptable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763EE"/>
    <w:rsid w:val="00000A9F"/>
    <w:rsid w:val="00002A5D"/>
    <w:rsid w:val="00003408"/>
    <w:rsid w:val="00005EAC"/>
    <w:rsid w:val="00010128"/>
    <w:rsid w:val="00014751"/>
    <w:rsid w:val="00026B97"/>
    <w:rsid w:val="00027188"/>
    <w:rsid w:val="000340B4"/>
    <w:rsid w:val="00036F5D"/>
    <w:rsid w:val="000429DB"/>
    <w:rsid w:val="0004324F"/>
    <w:rsid w:val="00043830"/>
    <w:rsid w:val="00044BD2"/>
    <w:rsid w:val="00046FDE"/>
    <w:rsid w:val="00053488"/>
    <w:rsid w:val="00053B2C"/>
    <w:rsid w:val="00053F2C"/>
    <w:rsid w:val="00055830"/>
    <w:rsid w:val="00057EBC"/>
    <w:rsid w:val="000647FB"/>
    <w:rsid w:val="0007779C"/>
    <w:rsid w:val="00077FB2"/>
    <w:rsid w:val="000930CA"/>
    <w:rsid w:val="000979F5"/>
    <w:rsid w:val="000979F9"/>
    <w:rsid w:val="00097B4F"/>
    <w:rsid w:val="000A3BBC"/>
    <w:rsid w:val="000A481F"/>
    <w:rsid w:val="000A6533"/>
    <w:rsid w:val="000A72B1"/>
    <w:rsid w:val="000B0C9B"/>
    <w:rsid w:val="000B24D5"/>
    <w:rsid w:val="000C232E"/>
    <w:rsid w:val="000C66DE"/>
    <w:rsid w:val="000D206A"/>
    <w:rsid w:val="000D2C9B"/>
    <w:rsid w:val="000D2D52"/>
    <w:rsid w:val="000D3F63"/>
    <w:rsid w:val="000D4EB0"/>
    <w:rsid w:val="000E079D"/>
    <w:rsid w:val="000E1469"/>
    <w:rsid w:val="000E2ED3"/>
    <w:rsid w:val="000E6331"/>
    <w:rsid w:val="000F21BE"/>
    <w:rsid w:val="000F6C70"/>
    <w:rsid w:val="000F7283"/>
    <w:rsid w:val="000F7F10"/>
    <w:rsid w:val="001058F8"/>
    <w:rsid w:val="00106A09"/>
    <w:rsid w:val="001124DB"/>
    <w:rsid w:val="0013347B"/>
    <w:rsid w:val="00134107"/>
    <w:rsid w:val="00135D6C"/>
    <w:rsid w:val="00146737"/>
    <w:rsid w:val="0014782D"/>
    <w:rsid w:val="001614AD"/>
    <w:rsid w:val="00162B04"/>
    <w:rsid w:val="00163796"/>
    <w:rsid w:val="00165384"/>
    <w:rsid w:val="00172D21"/>
    <w:rsid w:val="001757BB"/>
    <w:rsid w:val="00182AE2"/>
    <w:rsid w:val="001853BD"/>
    <w:rsid w:val="00186627"/>
    <w:rsid w:val="00186B2A"/>
    <w:rsid w:val="0019184C"/>
    <w:rsid w:val="00192A4E"/>
    <w:rsid w:val="001931D4"/>
    <w:rsid w:val="001A0E18"/>
    <w:rsid w:val="001A3462"/>
    <w:rsid w:val="001B6B37"/>
    <w:rsid w:val="001B77E8"/>
    <w:rsid w:val="001C36BC"/>
    <w:rsid w:val="001C6759"/>
    <w:rsid w:val="001D0DDE"/>
    <w:rsid w:val="001D2158"/>
    <w:rsid w:val="001D5F68"/>
    <w:rsid w:val="001D6C36"/>
    <w:rsid w:val="001E2A18"/>
    <w:rsid w:val="001E2F60"/>
    <w:rsid w:val="001F365D"/>
    <w:rsid w:val="001F495D"/>
    <w:rsid w:val="001F5621"/>
    <w:rsid w:val="00200A48"/>
    <w:rsid w:val="00202FA4"/>
    <w:rsid w:val="00211D5F"/>
    <w:rsid w:val="00215598"/>
    <w:rsid w:val="00221274"/>
    <w:rsid w:val="00222C0F"/>
    <w:rsid w:val="00223338"/>
    <w:rsid w:val="00223A77"/>
    <w:rsid w:val="002309FD"/>
    <w:rsid w:val="00240496"/>
    <w:rsid w:val="00240F25"/>
    <w:rsid w:val="00245154"/>
    <w:rsid w:val="0025729A"/>
    <w:rsid w:val="00257E5A"/>
    <w:rsid w:val="00260BA0"/>
    <w:rsid w:val="002657BD"/>
    <w:rsid w:val="00266858"/>
    <w:rsid w:val="00267184"/>
    <w:rsid w:val="0026747A"/>
    <w:rsid w:val="002743AE"/>
    <w:rsid w:val="002757E8"/>
    <w:rsid w:val="00276252"/>
    <w:rsid w:val="002768DC"/>
    <w:rsid w:val="00283193"/>
    <w:rsid w:val="00287A50"/>
    <w:rsid w:val="00295620"/>
    <w:rsid w:val="00296356"/>
    <w:rsid w:val="002A2E9F"/>
    <w:rsid w:val="002A3B04"/>
    <w:rsid w:val="002A575F"/>
    <w:rsid w:val="002C0532"/>
    <w:rsid w:val="002C184F"/>
    <w:rsid w:val="002C1D8F"/>
    <w:rsid w:val="002C3896"/>
    <w:rsid w:val="002C3F8E"/>
    <w:rsid w:val="002D15A2"/>
    <w:rsid w:val="002D173B"/>
    <w:rsid w:val="002D6496"/>
    <w:rsid w:val="002E54CC"/>
    <w:rsid w:val="002E7056"/>
    <w:rsid w:val="002F6F41"/>
    <w:rsid w:val="003001E1"/>
    <w:rsid w:val="00302EF4"/>
    <w:rsid w:val="00312A68"/>
    <w:rsid w:val="00313762"/>
    <w:rsid w:val="00314590"/>
    <w:rsid w:val="00315A24"/>
    <w:rsid w:val="003216E0"/>
    <w:rsid w:val="00321889"/>
    <w:rsid w:val="00326C29"/>
    <w:rsid w:val="0033018F"/>
    <w:rsid w:val="00332839"/>
    <w:rsid w:val="003401A8"/>
    <w:rsid w:val="0035032A"/>
    <w:rsid w:val="003504E1"/>
    <w:rsid w:val="00350539"/>
    <w:rsid w:val="00350F11"/>
    <w:rsid w:val="003534F1"/>
    <w:rsid w:val="00355EC1"/>
    <w:rsid w:val="00362CB9"/>
    <w:rsid w:val="00366542"/>
    <w:rsid w:val="003667A2"/>
    <w:rsid w:val="00375CE6"/>
    <w:rsid w:val="00376051"/>
    <w:rsid w:val="003771B6"/>
    <w:rsid w:val="00387251"/>
    <w:rsid w:val="003901E4"/>
    <w:rsid w:val="003925B6"/>
    <w:rsid w:val="00392831"/>
    <w:rsid w:val="00393625"/>
    <w:rsid w:val="00395CB2"/>
    <w:rsid w:val="00397C59"/>
    <w:rsid w:val="003A5D44"/>
    <w:rsid w:val="003A7632"/>
    <w:rsid w:val="003D0748"/>
    <w:rsid w:val="003D2F9C"/>
    <w:rsid w:val="003D5930"/>
    <w:rsid w:val="003E5DF2"/>
    <w:rsid w:val="003E6CE2"/>
    <w:rsid w:val="003F5349"/>
    <w:rsid w:val="003F56F6"/>
    <w:rsid w:val="003F6933"/>
    <w:rsid w:val="003F7269"/>
    <w:rsid w:val="004014FF"/>
    <w:rsid w:val="00405A69"/>
    <w:rsid w:val="004065BD"/>
    <w:rsid w:val="00406DA9"/>
    <w:rsid w:val="00413466"/>
    <w:rsid w:val="004140FF"/>
    <w:rsid w:val="00414753"/>
    <w:rsid w:val="00417D52"/>
    <w:rsid w:val="0042215F"/>
    <w:rsid w:val="00422FE9"/>
    <w:rsid w:val="00424468"/>
    <w:rsid w:val="00425ECC"/>
    <w:rsid w:val="00425F11"/>
    <w:rsid w:val="0042711F"/>
    <w:rsid w:val="0043542D"/>
    <w:rsid w:val="004359A4"/>
    <w:rsid w:val="00440D07"/>
    <w:rsid w:val="0044238D"/>
    <w:rsid w:val="00442D28"/>
    <w:rsid w:val="0044490C"/>
    <w:rsid w:val="00444CAE"/>
    <w:rsid w:val="00446405"/>
    <w:rsid w:val="004476ED"/>
    <w:rsid w:val="00450628"/>
    <w:rsid w:val="00453996"/>
    <w:rsid w:val="00463012"/>
    <w:rsid w:val="00465111"/>
    <w:rsid w:val="00467C70"/>
    <w:rsid w:val="00477F3F"/>
    <w:rsid w:val="00484412"/>
    <w:rsid w:val="004849ED"/>
    <w:rsid w:val="00485C77"/>
    <w:rsid w:val="004861F0"/>
    <w:rsid w:val="00490AD2"/>
    <w:rsid w:val="004A4367"/>
    <w:rsid w:val="004A4AE3"/>
    <w:rsid w:val="004A65A2"/>
    <w:rsid w:val="004A6B25"/>
    <w:rsid w:val="004B6438"/>
    <w:rsid w:val="004C3BBE"/>
    <w:rsid w:val="004C5207"/>
    <w:rsid w:val="004C6207"/>
    <w:rsid w:val="004D005E"/>
    <w:rsid w:val="004D2342"/>
    <w:rsid w:val="004D5441"/>
    <w:rsid w:val="004D60FA"/>
    <w:rsid w:val="004D72AB"/>
    <w:rsid w:val="004E19C5"/>
    <w:rsid w:val="004E23FC"/>
    <w:rsid w:val="004E257F"/>
    <w:rsid w:val="004E2AD0"/>
    <w:rsid w:val="004F1B18"/>
    <w:rsid w:val="004F3925"/>
    <w:rsid w:val="004F5550"/>
    <w:rsid w:val="004F61D1"/>
    <w:rsid w:val="00500F6A"/>
    <w:rsid w:val="0050170F"/>
    <w:rsid w:val="00512C8C"/>
    <w:rsid w:val="005152E1"/>
    <w:rsid w:val="00520FAA"/>
    <w:rsid w:val="00521CA6"/>
    <w:rsid w:val="0052272E"/>
    <w:rsid w:val="00533792"/>
    <w:rsid w:val="00541763"/>
    <w:rsid w:val="00544436"/>
    <w:rsid w:val="00545705"/>
    <w:rsid w:val="005460FD"/>
    <w:rsid w:val="00547EB3"/>
    <w:rsid w:val="00554B03"/>
    <w:rsid w:val="00554C32"/>
    <w:rsid w:val="00562512"/>
    <w:rsid w:val="005656B5"/>
    <w:rsid w:val="00570AB2"/>
    <w:rsid w:val="00570BFE"/>
    <w:rsid w:val="00571BB8"/>
    <w:rsid w:val="00572CFF"/>
    <w:rsid w:val="00573859"/>
    <w:rsid w:val="00581389"/>
    <w:rsid w:val="00585A9F"/>
    <w:rsid w:val="005906B2"/>
    <w:rsid w:val="0059278D"/>
    <w:rsid w:val="00596303"/>
    <w:rsid w:val="005968E9"/>
    <w:rsid w:val="005A4E95"/>
    <w:rsid w:val="005B7018"/>
    <w:rsid w:val="005C038B"/>
    <w:rsid w:val="005C61C1"/>
    <w:rsid w:val="005C65A8"/>
    <w:rsid w:val="005C7713"/>
    <w:rsid w:val="005D0435"/>
    <w:rsid w:val="005E6032"/>
    <w:rsid w:val="005F2247"/>
    <w:rsid w:val="005F4531"/>
    <w:rsid w:val="005F4AF5"/>
    <w:rsid w:val="005F5BE8"/>
    <w:rsid w:val="005F6208"/>
    <w:rsid w:val="005F76AC"/>
    <w:rsid w:val="00603C97"/>
    <w:rsid w:val="006050DC"/>
    <w:rsid w:val="006077E6"/>
    <w:rsid w:val="00610EBF"/>
    <w:rsid w:val="006123BA"/>
    <w:rsid w:val="006141BD"/>
    <w:rsid w:val="00617EE4"/>
    <w:rsid w:val="00620F04"/>
    <w:rsid w:val="00624310"/>
    <w:rsid w:val="00624B22"/>
    <w:rsid w:val="00625B97"/>
    <w:rsid w:val="00635EB2"/>
    <w:rsid w:val="006370BA"/>
    <w:rsid w:val="006373E3"/>
    <w:rsid w:val="0063765B"/>
    <w:rsid w:val="00640D5D"/>
    <w:rsid w:val="00645F16"/>
    <w:rsid w:val="00652F05"/>
    <w:rsid w:val="00655727"/>
    <w:rsid w:val="00656B2A"/>
    <w:rsid w:val="00662C9B"/>
    <w:rsid w:val="006641BC"/>
    <w:rsid w:val="00671CF5"/>
    <w:rsid w:val="006771EA"/>
    <w:rsid w:val="006777A7"/>
    <w:rsid w:val="0068197F"/>
    <w:rsid w:val="00693B32"/>
    <w:rsid w:val="006A0965"/>
    <w:rsid w:val="006A30BC"/>
    <w:rsid w:val="006A6E94"/>
    <w:rsid w:val="006B0FAC"/>
    <w:rsid w:val="006B3659"/>
    <w:rsid w:val="006B7AD9"/>
    <w:rsid w:val="006B7E86"/>
    <w:rsid w:val="006C75B2"/>
    <w:rsid w:val="006D7904"/>
    <w:rsid w:val="006E2E8E"/>
    <w:rsid w:val="006E40DC"/>
    <w:rsid w:val="006E6B93"/>
    <w:rsid w:val="006F181C"/>
    <w:rsid w:val="006F2676"/>
    <w:rsid w:val="006F42B5"/>
    <w:rsid w:val="006F683B"/>
    <w:rsid w:val="007060A2"/>
    <w:rsid w:val="00706EA5"/>
    <w:rsid w:val="00706FC4"/>
    <w:rsid w:val="00710096"/>
    <w:rsid w:val="007145F9"/>
    <w:rsid w:val="0072230C"/>
    <w:rsid w:val="0072275A"/>
    <w:rsid w:val="00727C5E"/>
    <w:rsid w:val="00735242"/>
    <w:rsid w:val="007376EF"/>
    <w:rsid w:val="00746EC1"/>
    <w:rsid w:val="0075436A"/>
    <w:rsid w:val="0075537E"/>
    <w:rsid w:val="00764C7B"/>
    <w:rsid w:val="00770D69"/>
    <w:rsid w:val="00770FC0"/>
    <w:rsid w:val="0077676E"/>
    <w:rsid w:val="00777B49"/>
    <w:rsid w:val="00783343"/>
    <w:rsid w:val="007869D6"/>
    <w:rsid w:val="007947C7"/>
    <w:rsid w:val="00794B3C"/>
    <w:rsid w:val="007A0A27"/>
    <w:rsid w:val="007A1B77"/>
    <w:rsid w:val="007A6E95"/>
    <w:rsid w:val="007B2E8A"/>
    <w:rsid w:val="007B2EB6"/>
    <w:rsid w:val="007B7293"/>
    <w:rsid w:val="007C1C02"/>
    <w:rsid w:val="007C2202"/>
    <w:rsid w:val="007D0923"/>
    <w:rsid w:val="007D526F"/>
    <w:rsid w:val="007D5803"/>
    <w:rsid w:val="007E1CB8"/>
    <w:rsid w:val="007E3EA4"/>
    <w:rsid w:val="007E4B9A"/>
    <w:rsid w:val="007E4D5B"/>
    <w:rsid w:val="007F20F5"/>
    <w:rsid w:val="007F407C"/>
    <w:rsid w:val="007F5CDD"/>
    <w:rsid w:val="007F6DA7"/>
    <w:rsid w:val="0080783B"/>
    <w:rsid w:val="00811CC1"/>
    <w:rsid w:val="0081742A"/>
    <w:rsid w:val="0082126E"/>
    <w:rsid w:val="00822D6E"/>
    <w:rsid w:val="00830CA0"/>
    <w:rsid w:val="008310E0"/>
    <w:rsid w:val="00837AEE"/>
    <w:rsid w:val="00837E82"/>
    <w:rsid w:val="008440B2"/>
    <w:rsid w:val="008478D4"/>
    <w:rsid w:val="00850052"/>
    <w:rsid w:val="00852069"/>
    <w:rsid w:val="0085646B"/>
    <w:rsid w:val="0086622A"/>
    <w:rsid w:val="00867F38"/>
    <w:rsid w:val="0087269D"/>
    <w:rsid w:val="00872A6A"/>
    <w:rsid w:val="00877122"/>
    <w:rsid w:val="008819B3"/>
    <w:rsid w:val="00884CB6"/>
    <w:rsid w:val="00885907"/>
    <w:rsid w:val="00886C06"/>
    <w:rsid w:val="008921EF"/>
    <w:rsid w:val="008937FE"/>
    <w:rsid w:val="00894F6A"/>
    <w:rsid w:val="00895F49"/>
    <w:rsid w:val="0089680A"/>
    <w:rsid w:val="008C01FF"/>
    <w:rsid w:val="008C43B1"/>
    <w:rsid w:val="008C4574"/>
    <w:rsid w:val="008D3FB5"/>
    <w:rsid w:val="008D76AA"/>
    <w:rsid w:val="008E004D"/>
    <w:rsid w:val="008E3EAB"/>
    <w:rsid w:val="008E4879"/>
    <w:rsid w:val="008E4A06"/>
    <w:rsid w:val="008E4B85"/>
    <w:rsid w:val="008F668A"/>
    <w:rsid w:val="00903CE6"/>
    <w:rsid w:val="00915178"/>
    <w:rsid w:val="009249E6"/>
    <w:rsid w:val="0093402B"/>
    <w:rsid w:val="00934208"/>
    <w:rsid w:val="009473D4"/>
    <w:rsid w:val="00947571"/>
    <w:rsid w:val="009539B2"/>
    <w:rsid w:val="00954DD9"/>
    <w:rsid w:val="00955306"/>
    <w:rsid w:val="00955A0E"/>
    <w:rsid w:val="00961122"/>
    <w:rsid w:val="00963670"/>
    <w:rsid w:val="009638D6"/>
    <w:rsid w:val="009670E3"/>
    <w:rsid w:val="00971177"/>
    <w:rsid w:val="00971DFB"/>
    <w:rsid w:val="009724F8"/>
    <w:rsid w:val="00974D2F"/>
    <w:rsid w:val="009776CB"/>
    <w:rsid w:val="00977E58"/>
    <w:rsid w:val="00987161"/>
    <w:rsid w:val="00990823"/>
    <w:rsid w:val="00997572"/>
    <w:rsid w:val="00997792"/>
    <w:rsid w:val="009A3C64"/>
    <w:rsid w:val="009A43CC"/>
    <w:rsid w:val="009B1E86"/>
    <w:rsid w:val="009C09AA"/>
    <w:rsid w:val="009C1C11"/>
    <w:rsid w:val="009C1E50"/>
    <w:rsid w:val="009C5F15"/>
    <w:rsid w:val="009D23D0"/>
    <w:rsid w:val="009E390E"/>
    <w:rsid w:val="009E67DE"/>
    <w:rsid w:val="009E7242"/>
    <w:rsid w:val="009F0C04"/>
    <w:rsid w:val="00A06578"/>
    <w:rsid w:val="00A128F9"/>
    <w:rsid w:val="00A14F6D"/>
    <w:rsid w:val="00A21266"/>
    <w:rsid w:val="00A243A8"/>
    <w:rsid w:val="00A24C5E"/>
    <w:rsid w:val="00A345C0"/>
    <w:rsid w:val="00A3580E"/>
    <w:rsid w:val="00A44198"/>
    <w:rsid w:val="00A469E2"/>
    <w:rsid w:val="00A4707B"/>
    <w:rsid w:val="00A478B8"/>
    <w:rsid w:val="00A56358"/>
    <w:rsid w:val="00A57260"/>
    <w:rsid w:val="00A61C9B"/>
    <w:rsid w:val="00A6260E"/>
    <w:rsid w:val="00A63496"/>
    <w:rsid w:val="00A72A1E"/>
    <w:rsid w:val="00A77CB4"/>
    <w:rsid w:val="00A83EC4"/>
    <w:rsid w:val="00A8492B"/>
    <w:rsid w:val="00A867E9"/>
    <w:rsid w:val="00A94C79"/>
    <w:rsid w:val="00A9556B"/>
    <w:rsid w:val="00A95F36"/>
    <w:rsid w:val="00A95FF9"/>
    <w:rsid w:val="00AB58C2"/>
    <w:rsid w:val="00AB6218"/>
    <w:rsid w:val="00AC0008"/>
    <w:rsid w:val="00AC1A48"/>
    <w:rsid w:val="00AC54FE"/>
    <w:rsid w:val="00AC5EF6"/>
    <w:rsid w:val="00AD224E"/>
    <w:rsid w:val="00AD3B15"/>
    <w:rsid w:val="00AD6CB8"/>
    <w:rsid w:val="00AE5654"/>
    <w:rsid w:val="00AE79B9"/>
    <w:rsid w:val="00AF168E"/>
    <w:rsid w:val="00AF4E86"/>
    <w:rsid w:val="00B000DF"/>
    <w:rsid w:val="00B020C5"/>
    <w:rsid w:val="00B04A25"/>
    <w:rsid w:val="00B04B8E"/>
    <w:rsid w:val="00B05708"/>
    <w:rsid w:val="00B07AD2"/>
    <w:rsid w:val="00B10AAC"/>
    <w:rsid w:val="00B11BE2"/>
    <w:rsid w:val="00B14996"/>
    <w:rsid w:val="00B20287"/>
    <w:rsid w:val="00B22174"/>
    <w:rsid w:val="00B22F95"/>
    <w:rsid w:val="00B23B1E"/>
    <w:rsid w:val="00B2491A"/>
    <w:rsid w:val="00B32076"/>
    <w:rsid w:val="00B34F3D"/>
    <w:rsid w:val="00B34FA7"/>
    <w:rsid w:val="00B40686"/>
    <w:rsid w:val="00B42409"/>
    <w:rsid w:val="00B43774"/>
    <w:rsid w:val="00B454E5"/>
    <w:rsid w:val="00B5435F"/>
    <w:rsid w:val="00B56B0D"/>
    <w:rsid w:val="00B56CF1"/>
    <w:rsid w:val="00B60425"/>
    <w:rsid w:val="00B60816"/>
    <w:rsid w:val="00B62B5D"/>
    <w:rsid w:val="00B63743"/>
    <w:rsid w:val="00B66A3F"/>
    <w:rsid w:val="00B7390C"/>
    <w:rsid w:val="00B74720"/>
    <w:rsid w:val="00B75913"/>
    <w:rsid w:val="00B82A08"/>
    <w:rsid w:val="00B85238"/>
    <w:rsid w:val="00B86300"/>
    <w:rsid w:val="00B910E6"/>
    <w:rsid w:val="00B91A61"/>
    <w:rsid w:val="00B91C02"/>
    <w:rsid w:val="00B92C16"/>
    <w:rsid w:val="00BA075F"/>
    <w:rsid w:val="00BA0FDC"/>
    <w:rsid w:val="00BA12ED"/>
    <w:rsid w:val="00BA33E6"/>
    <w:rsid w:val="00BA5656"/>
    <w:rsid w:val="00BA6734"/>
    <w:rsid w:val="00BB1B6E"/>
    <w:rsid w:val="00BB38C6"/>
    <w:rsid w:val="00BB3B7D"/>
    <w:rsid w:val="00BC0831"/>
    <w:rsid w:val="00BC2505"/>
    <w:rsid w:val="00BC738B"/>
    <w:rsid w:val="00BC7D1D"/>
    <w:rsid w:val="00BD0F5F"/>
    <w:rsid w:val="00BD21A5"/>
    <w:rsid w:val="00BD3600"/>
    <w:rsid w:val="00BD4307"/>
    <w:rsid w:val="00BD59BE"/>
    <w:rsid w:val="00BE03EF"/>
    <w:rsid w:val="00BE40A9"/>
    <w:rsid w:val="00BE494F"/>
    <w:rsid w:val="00BF0356"/>
    <w:rsid w:val="00BF4F03"/>
    <w:rsid w:val="00BF6059"/>
    <w:rsid w:val="00BF7251"/>
    <w:rsid w:val="00C020E0"/>
    <w:rsid w:val="00C024A0"/>
    <w:rsid w:val="00C024C2"/>
    <w:rsid w:val="00C1153D"/>
    <w:rsid w:val="00C15429"/>
    <w:rsid w:val="00C17DE9"/>
    <w:rsid w:val="00C223E6"/>
    <w:rsid w:val="00C27518"/>
    <w:rsid w:val="00C3067A"/>
    <w:rsid w:val="00C32593"/>
    <w:rsid w:val="00C40D76"/>
    <w:rsid w:val="00C43454"/>
    <w:rsid w:val="00C436A0"/>
    <w:rsid w:val="00C44340"/>
    <w:rsid w:val="00C472C9"/>
    <w:rsid w:val="00C521BE"/>
    <w:rsid w:val="00C572C7"/>
    <w:rsid w:val="00C61F2A"/>
    <w:rsid w:val="00C66C07"/>
    <w:rsid w:val="00C73288"/>
    <w:rsid w:val="00C73570"/>
    <w:rsid w:val="00C7665B"/>
    <w:rsid w:val="00C767B1"/>
    <w:rsid w:val="00C7740B"/>
    <w:rsid w:val="00C853D0"/>
    <w:rsid w:val="00C90920"/>
    <w:rsid w:val="00C9432A"/>
    <w:rsid w:val="00C95B0A"/>
    <w:rsid w:val="00C966E4"/>
    <w:rsid w:val="00CA3FBA"/>
    <w:rsid w:val="00CA465B"/>
    <w:rsid w:val="00CA6E87"/>
    <w:rsid w:val="00CB43ED"/>
    <w:rsid w:val="00CB4EBB"/>
    <w:rsid w:val="00CC15FD"/>
    <w:rsid w:val="00CC70AB"/>
    <w:rsid w:val="00CC7A72"/>
    <w:rsid w:val="00CC7B6D"/>
    <w:rsid w:val="00CD208F"/>
    <w:rsid w:val="00CD438F"/>
    <w:rsid w:val="00CE09E0"/>
    <w:rsid w:val="00CE3886"/>
    <w:rsid w:val="00CE6738"/>
    <w:rsid w:val="00CE7DCA"/>
    <w:rsid w:val="00CF25BF"/>
    <w:rsid w:val="00CF7478"/>
    <w:rsid w:val="00CF7CDC"/>
    <w:rsid w:val="00D0043E"/>
    <w:rsid w:val="00D0448A"/>
    <w:rsid w:val="00D12D08"/>
    <w:rsid w:val="00D144C4"/>
    <w:rsid w:val="00D15EB9"/>
    <w:rsid w:val="00D23B87"/>
    <w:rsid w:val="00D24323"/>
    <w:rsid w:val="00D26073"/>
    <w:rsid w:val="00D2680F"/>
    <w:rsid w:val="00D271BC"/>
    <w:rsid w:val="00D27C89"/>
    <w:rsid w:val="00D3167B"/>
    <w:rsid w:val="00D339B5"/>
    <w:rsid w:val="00D33E6F"/>
    <w:rsid w:val="00D34418"/>
    <w:rsid w:val="00D43773"/>
    <w:rsid w:val="00D45443"/>
    <w:rsid w:val="00D50174"/>
    <w:rsid w:val="00D53AB8"/>
    <w:rsid w:val="00D553E0"/>
    <w:rsid w:val="00D55BCD"/>
    <w:rsid w:val="00D56512"/>
    <w:rsid w:val="00D56A5F"/>
    <w:rsid w:val="00D636B5"/>
    <w:rsid w:val="00D67BAA"/>
    <w:rsid w:val="00D704F2"/>
    <w:rsid w:val="00D763EE"/>
    <w:rsid w:val="00D8327D"/>
    <w:rsid w:val="00D85861"/>
    <w:rsid w:val="00D87760"/>
    <w:rsid w:val="00DA1F6C"/>
    <w:rsid w:val="00DA3DCA"/>
    <w:rsid w:val="00DB1472"/>
    <w:rsid w:val="00DB6606"/>
    <w:rsid w:val="00DB702D"/>
    <w:rsid w:val="00DC0F7F"/>
    <w:rsid w:val="00DC18C8"/>
    <w:rsid w:val="00DC44DF"/>
    <w:rsid w:val="00DC4B6B"/>
    <w:rsid w:val="00DC5F42"/>
    <w:rsid w:val="00DD4B28"/>
    <w:rsid w:val="00DF4A50"/>
    <w:rsid w:val="00DF50B5"/>
    <w:rsid w:val="00DF5B31"/>
    <w:rsid w:val="00E009E1"/>
    <w:rsid w:val="00E011FC"/>
    <w:rsid w:val="00E107D8"/>
    <w:rsid w:val="00E23EF7"/>
    <w:rsid w:val="00E25E73"/>
    <w:rsid w:val="00E26F5B"/>
    <w:rsid w:val="00E27FCF"/>
    <w:rsid w:val="00E304E8"/>
    <w:rsid w:val="00E36E56"/>
    <w:rsid w:val="00E41CC0"/>
    <w:rsid w:val="00E42389"/>
    <w:rsid w:val="00E505FE"/>
    <w:rsid w:val="00E54C6F"/>
    <w:rsid w:val="00E55893"/>
    <w:rsid w:val="00E57C04"/>
    <w:rsid w:val="00E57D19"/>
    <w:rsid w:val="00E601AF"/>
    <w:rsid w:val="00E62D18"/>
    <w:rsid w:val="00E6429D"/>
    <w:rsid w:val="00E66C25"/>
    <w:rsid w:val="00E7510B"/>
    <w:rsid w:val="00E75908"/>
    <w:rsid w:val="00E76FA6"/>
    <w:rsid w:val="00E80B37"/>
    <w:rsid w:val="00E9416D"/>
    <w:rsid w:val="00E958B8"/>
    <w:rsid w:val="00EA0BEF"/>
    <w:rsid w:val="00EB136B"/>
    <w:rsid w:val="00EB4ADB"/>
    <w:rsid w:val="00EB529A"/>
    <w:rsid w:val="00EB630B"/>
    <w:rsid w:val="00EC27A0"/>
    <w:rsid w:val="00EC43F3"/>
    <w:rsid w:val="00EC4450"/>
    <w:rsid w:val="00EC570B"/>
    <w:rsid w:val="00ED559B"/>
    <w:rsid w:val="00ED6FA5"/>
    <w:rsid w:val="00EE047E"/>
    <w:rsid w:val="00EE1C5D"/>
    <w:rsid w:val="00EE4B77"/>
    <w:rsid w:val="00EE5F58"/>
    <w:rsid w:val="00EE6042"/>
    <w:rsid w:val="00EE7917"/>
    <w:rsid w:val="00EF4CAC"/>
    <w:rsid w:val="00EF5F7E"/>
    <w:rsid w:val="00EF638F"/>
    <w:rsid w:val="00EF7E4F"/>
    <w:rsid w:val="00F00982"/>
    <w:rsid w:val="00F06AE1"/>
    <w:rsid w:val="00F07EFD"/>
    <w:rsid w:val="00F113AA"/>
    <w:rsid w:val="00F16CD0"/>
    <w:rsid w:val="00F20490"/>
    <w:rsid w:val="00F2410E"/>
    <w:rsid w:val="00F2506D"/>
    <w:rsid w:val="00F27670"/>
    <w:rsid w:val="00F30035"/>
    <w:rsid w:val="00F37BEF"/>
    <w:rsid w:val="00F45B41"/>
    <w:rsid w:val="00F50038"/>
    <w:rsid w:val="00F50DBD"/>
    <w:rsid w:val="00F60EB2"/>
    <w:rsid w:val="00F65E06"/>
    <w:rsid w:val="00F65F9D"/>
    <w:rsid w:val="00F664F4"/>
    <w:rsid w:val="00F66B98"/>
    <w:rsid w:val="00F71F57"/>
    <w:rsid w:val="00F72B05"/>
    <w:rsid w:val="00F7343A"/>
    <w:rsid w:val="00F76C63"/>
    <w:rsid w:val="00F777AC"/>
    <w:rsid w:val="00F82175"/>
    <w:rsid w:val="00F84103"/>
    <w:rsid w:val="00F91FBE"/>
    <w:rsid w:val="00F93331"/>
    <w:rsid w:val="00F950F1"/>
    <w:rsid w:val="00F96D56"/>
    <w:rsid w:val="00FA0E51"/>
    <w:rsid w:val="00FA3578"/>
    <w:rsid w:val="00FA6ACF"/>
    <w:rsid w:val="00FB07AC"/>
    <w:rsid w:val="00FB181C"/>
    <w:rsid w:val="00FB1BE8"/>
    <w:rsid w:val="00FB434B"/>
    <w:rsid w:val="00FB483D"/>
    <w:rsid w:val="00FB5DFC"/>
    <w:rsid w:val="00FC1610"/>
    <w:rsid w:val="00FC27C5"/>
    <w:rsid w:val="00FC2FA3"/>
    <w:rsid w:val="00FC7F3E"/>
    <w:rsid w:val="00FD2DFB"/>
    <w:rsid w:val="00FE2178"/>
    <w:rsid w:val="00FF3E78"/>
    <w:rsid w:val="00FF57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Скругленная прямоугольная выноска 24"/>
        <o:r id="V:Rule2" type="callout" idref="#Скругленная прямоугольная выноска 35"/>
        <o:r id="V:Rule3" type="callout" idref="#Скругленная прямоугольная выноска 5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B2C"/>
    <w:pPr>
      <w:spacing w:after="80"/>
      <w:ind w:firstLine="425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3A7632"/>
    <w:pPr>
      <w:keepNext/>
      <w:keepLines/>
      <w:spacing w:before="240" w:after="240"/>
      <w:ind w:firstLine="0"/>
      <w:outlineLvl w:val="0"/>
    </w:pPr>
    <w:rPr>
      <w:rFonts w:asciiTheme="majorHAnsi" w:eastAsiaTheme="majorEastAsia" w:hAnsiTheme="majorHAnsi" w:cstheme="majorBidi"/>
      <w:b/>
      <w:caps/>
      <w:color w:val="7C3776" w:themeColor="text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A7632"/>
    <w:pPr>
      <w:keepNext/>
      <w:keepLines/>
      <w:spacing w:before="160"/>
      <w:ind w:firstLine="0"/>
      <w:outlineLvl w:val="1"/>
    </w:pPr>
    <w:rPr>
      <w:rFonts w:ascii="Times New Roman" w:eastAsiaTheme="majorEastAsia" w:hAnsi="Times New Roman" w:cstheme="majorBidi"/>
      <w:b/>
      <w:caps/>
      <w:color w:val="000000" w:themeColor="text1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6C2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3E1B3A" w:themeColor="accent1" w:themeShade="80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6C2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5C2958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6C2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5C2958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6C2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3E1B3A" w:themeColor="accent1" w:themeShade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6C2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3E1B3A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6C2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6C2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IS">
    <w:name w:val="SIS"/>
    <w:basedOn w:val="a"/>
    <w:link w:val="SIS0"/>
    <w:rsid w:val="00D50174"/>
    <w:rPr>
      <w:rFonts w:ascii="Arial Black" w:hAnsi="Arial Black"/>
      <w:color w:val="7C3776" w:themeColor="text2"/>
      <w:sz w:val="32"/>
    </w:rPr>
  </w:style>
  <w:style w:type="character" w:customStyle="1" w:styleId="10">
    <w:name w:val="Заголовок 1 Знак"/>
    <w:basedOn w:val="a0"/>
    <w:link w:val="1"/>
    <w:uiPriority w:val="9"/>
    <w:rsid w:val="003A7632"/>
    <w:rPr>
      <w:rFonts w:asciiTheme="majorHAnsi" w:eastAsiaTheme="majorEastAsia" w:hAnsiTheme="majorHAnsi" w:cstheme="majorBidi"/>
      <w:b/>
      <w:caps/>
      <w:color w:val="7C3776" w:themeColor="text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3A7632"/>
    <w:rPr>
      <w:rFonts w:ascii="Times New Roman" w:eastAsiaTheme="majorEastAsia" w:hAnsi="Times New Roman" w:cstheme="majorBidi"/>
      <w:b/>
      <w:caps/>
      <w:color w:val="000000" w:themeColor="text1"/>
      <w:sz w:val="24"/>
      <w:szCs w:val="28"/>
    </w:rPr>
  </w:style>
  <w:style w:type="paragraph" w:styleId="a3">
    <w:name w:val="No Spacing"/>
    <w:next w:val="a"/>
    <w:link w:val="a4"/>
    <w:uiPriority w:val="1"/>
    <w:qFormat/>
    <w:rsid w:val="00BC738B"/>
    <w:pPr>
      <w:spacing w:after="0" w:line="240" w:lineRule="auto"/>
    </w:pPr>
    <w:rPr>
      <w:sz w:val="24"/>
    </w:rPr>
  </w:style>
  <w:style w:type="character" w:customStyle="1" w:styleId="SIS0">
    <w:name w:val="SIS Знак"/>
    <w:basedOn w:val="a0"/>
    <w:link w:val="SIS"/>
    <w:rsid w:val="00D50174"/>
    <w:rPr>
      <w:rFonts w:ascii="Arial Black" w:hAnsi="Arial Black"/>
      <w:b/>
      <w:color w:val="7C3776" w:themeColor="text2"/>
      <w:sz w:val="32"/>
    </w:rPr>
  </w:style>
  <w:style w:type="character" w:customStyle="1" w:styleId="a4">
    <w:name w:val="Без интервала Знак"/>
    <w:basedOn w:val="a0"/>
    <w:link w:val="a3"/>
    <w:uiPriority w:val="1"/>
    <w:rsid w:val="00BC738B"/>
    <w:rPr>
      <w:sz w:val="24"/>
    </w:rPr>
  </w:style>
  <w:style w:type="character" w:customStyle="1" w:styleId="30">
    <w:name w:val="Заголовок 3 Знак"/>
    <w:basedOn w:val="a0"/>
    <w:link w:val="3"/>
    <w:uiPriority w:val="9"/>
    <w:semiHidden/>
    <w:rsid w:val="00E66C25"/>
    <w:rPr>
      <w:rFonts w:asciiTheme="majorHAnsi" w:eastAsiaTheme="majorEastAsia" w:hAnsiTheme="majorHAnsi" w:cstheme="majorBidi"/>
      <w:color w:val="3E1B3A" w:themeColor="accent1" w:themeShade="80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E66C25"/>
    <w:rPr>
      <w:rFonts w:asciiTheme="majorHAnsi" w:eastAsiaTheme="majorEastAsia" w:hAnsiTheme="majorHAnsi" w:cstheme="majorBidi"/>
      <w:i/>
      <w:iCs/>
      <w:color w:val="5C2958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66C25"/>
    <w:rPr>
      <w:rFonts w:asciiTheme="majorHAnsi" w:eastAsiaTheme="majorEastAsia" w:hAnsiTheme="majorHAnsi" w:cstheme="majorBidi"/>
      <w:color w:val="5C2958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66C25"/>
    <w:rPr>
      <w:rFonts w:asciiTheme="majorHAnsi" w:eastAsiaTheme="majorEastAsia" w:hAnsiTheme="majorHAnsi" w:cstheme="majorBidi"/>
      <w:color w:val="3E1B3A" w:themeColor="accent1" w:themeShade="80"/>
    </w:rPr>
  </w:style>
  <w:style w:type="character" w:customStyle="1" w:styleId="70">
    <w:name w:val="Заголовок 7 Знак"/>
    <w:basedOn w:val="a0"/>
    <w:link w:val="7"/>
    <w:uiPriority w:val="9"/>
    <w:semiHidden/>
    <w:rsid w:val="00E66C25"/>
    <w:rPr>
      <w:rFonts w:asciiTheme="majorHAnsi" w:eastAsiaTheme="majorEastAsia" w:hAnsiTheme="majorHAnsi" w:cstheme="majorBidi"/>
      <w:i/>
      <w:iCs/>
      <w:color w:val="3E1B3A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E66C25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E66C25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5">
    <w:name w:val="caption"/>
    <w:basedOn w:val="a"/>
    <w:next w:val="a"/>
    <w:uiPriority w:val="35"/>
    <w:semiHidden/>
    <w:unhideWhenUsed/>
    <w:qFormat/>
    <w:rsid w:val="00E66C25"/>
    <w:pPr>
      <w:spacing w:after="200" w:line="240" w:lineRule="auto"/>
    </w:pPr>
    <w:rPr>
      <w:i/>
      <w:iCs/>
      <w:color w:val="7C3776" w:themeColor="text2"/>
      <w:sz w:val="18"/>
      <w:szCs w:val="18"/>
    </w:rPr>
  </w:style>
  <w:style w:type="paragraph" w:styleId="a6">
    <w:name w:val="Title"/>
    <w:basedOn w:val="a"/>
    <w:next w:val="a"/>
    <w:link w:val="a7"/>
    <w:uiPriority w:val="10"/>
    <w:qFormat/>
    <w:rsid w:val="00E66C2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7">
    <w:name w:val="Название Знак"/>
    <w:basedOn w:val="a0"/>
    <w:link w:val="a6"/>
    <w:uiPriority w:val="10"/>
    <w:rsid w:val="00E66C25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8">
    <w:name w:val="Subtitle"/>
    <w:basedOn w:val="a"/>
    <w:next w:val="a"/>
    <w:link w:val="a9"/>
    <w:uiPriority w:val="11"/>
    <w:qFormat/>
    <w:rsid w:val="007C2202"/>
    <w:pPr>
      <w:numPr>
        <w:ilvl w:val="1"/>
      </w:numPr>
      <w:spacing w:before="160"/>
      <w:ind w:firstLine="567"/>
    </w:pPr>
    <w:rPr>
      <w:b/>
      <w:color w:val="000000" w:themeColor="text1"/>
      <w:spacing w:val="15"/>
    </w:rPr>
  </w:style>
  <w:style w:type="character" w:customStyle="1" w:styleId="a9">
    <w:name w:val="Подзаголовок Знак"/>
    <w:basedOn w:val="a0"/>
    <w:link w:val="a8"/>
    <w:uiPriority w:val="11"/>
    <w:rsid w:val="007C2202"/>
    <w:rPr>
      <w:b/>
      <w:color w:val="000000" w:themeColor="text1"/>
      <w:spacing w:val="15"/>
      <w:sz w:val="28"/>
    </w:rPr>
  </w:style>
  <w:style w:type="character" w:styleId="aa">
    <w:name w:val="Strong"/>
    <w:basedOn w:val="a0"/>
    <w:uiPriority w:val="22"/>
    <w:qFormat/>
    <w:rsid w:val="00E66C25"/>
    <w:rPr>
      <w:b/>
      <w:bCs/>
      <w:color w:val="auto"/>
    </w:rPr>
  </w:style>
  <w:style w:type="character" w:styleId="ab">
    <w:name w:val="Emphasis"/>
    <w:basedOn w:val="a0"/>
    <w:uiPriority w:val="20"/>
    <w:qFormat/>
    <w:rsid w:val="00E66C25"/>
    <w:rPr>
      <w:i/>
      <w:iCs/>
      <w:color w:val="auto"/>
    </w:rPr>
  </w:style>
  <w:style w:type="paragraph" w:styleId="21">
    <w:name w:val="Quote"/>
    <w:basedOn w:val="a"/>
    <w:next w:val="a"/>
    <w:link w:val="22"/>
    <w:uiPriority w:val="29"/>
    <w:qFormat/>
    <w:rsid w:val="00E66C25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66C25"/>
    <w:rPr>
      <w:i/>
      <w:iCs/>
      <w:color w:val="404040" w:themeColor="text1" w:themeTint="BF"/>
    </w:rPr>
  </w:style>
  <w:style w:type="paragraph" w:styleId="ac">
    <w:name w:val="Intense Quote"/>
    <w:basedOn w:val="a"/>
    <w:next w:val="a"/>
    <w:link w:val="ad"/>
    <w:uiPriority w:val="30"/>
    <w:qFormat/>
    <w:rsid w:val="00E66C25"/>
    <w:pPr>
      <w:pBdr>
        <w:top w:val="single" w:sz="4" w:space="10" w:color="7C3776" w:themeColor="accent1"/>
        <w:bottom w:val="single" w:sz="4" w:space="10" w:color="7C3776" w:themeColor="accent1"/>
      </w:pBdr>
      <w:spacing w:before="360" w:after="360"/>
      <w:ind w:left="864" w:right="864"/>
      <w:jc w:val="center"/>
    </w:pPr>
    <w:rPr>
      <w:i/>
      <w:iCs/>
      <w:color w:val="7C3776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E66C25"/>
    <w:rPr>
      <w:i/>
      <w:iCs/>
      <w:color w:val="7C3776" w:themeColor="accent1"/>
    </w:rPr>
  </w:style>
  <w:style w:type="character" w:styleId="ae">
    <w:name w:val="Subtle Emphasis"/>
    <w:basedOn w:val="a0"/>
    <w:uiPriority w:val="19"/>
    <w:qFormat/>
    <w:rsid w:val="00E66C25"/>
    <w:rPr>
      <w:i/>
      <w:iCs/>
      <w:color w:val="404040" w:themeColor="text1" w:themeTint="BF"/>
    </w:rPr>
  </w:style>
  <w:style w:type="character" w:styleId="af">
    <w:name w:val="Intense Emphasis"/>
    <w:basedOn w:val="a0"/>
    <w:uiPriority w:val="21"/>
    <w:qFormat/>
    <w:rsid w:val="00E66C25"/>
    <w:rPr>
      <w:i/>
      <w:iCs/>
      <w:color w:val="7C3776" w:themeColor="text2"/>
    </w:rPr>
  </w:style>
  <w:style w:type="character" w:styleId="af0">
    <w:name w:val="Subtle Reference"/>
    <w:basedOn w:val="a0"/>
    <w:uiPriority w:val="31"/>
    <w:qFormat/>
    <w:rsid w:val="00E66C25"/>
    <w:rPr>
      <w:smallCaps/>
      <w:color w:val="404040" w:themeColor="text1" w:themeTint="BF"/>
    </w:rPr>
  </w:style>
  <w:style w:type="character" w:styleId="af1">
    <w:name w:val="Intense Reference"/>
    <w:basedOn w:val="a0"/>
    <w:uiPriority w:val="32"/>
    <w:qFormat/>
    <w:rsid w:val="00E66C25"/>
    <w:rPr>
      <w:b/>
      <w:bCs/>
      <w:smallCaps/>
      <w:color w:val="7C3776" w:themeColor="accent1"/>
      <w:spacing w:val="5"/>
    </w:rPr>
  </w:style>
  <w:style w:type="character" w:styleId="af2">
    <w:name w:val="Book Title"/>
    <w:basedOn w:val="a0"/>
    <w:uiPriority w:val="33"/>
    <w:qFormat/>
    <w:rsid w:val="00E66C25"/>
    <w:rPr>
      <w:b/>
      <w:bCs/>
      <w:i/>
      <w:iCs/>
      <w:spacing w:val="5"/>
    </w:rPr>
  </w:style>
  <w:style w:type="paragraph" w:styleId="af3">
    <w:name w:val="TOC Heading"/>
    <w:basedOn w:val="1"/>
    <w:next w:val="a"/>
    <w:uiPriority w:val="39"/>
    <w:unhideWhenUsed/>
    <w:qFormat/>
    <w:rsid w:val="00E66C25"/>
    <w:pPr>
      <w:outlineLvl w:val="9"/>
    </w:pPr>
  </w:style>
  <w:style w:type="paragraph" w:styleId="af4">
    <w:name w:val="header"/>
    <w:basedOn w:val="a"/>
    <w:link w:val="af5"/>
    <w:uiPriority w:val="99"/>
    <w:unhideWhenUsed/>
    <w:rsid w:val="004E1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4E19C5"/>
    <w:rPr>
      <w:sz w:val="28"/>
    </w:rPr>
  </w:style>
  <w:style w:type="paragraph" w:styleId="af6">
    <w:name w:val="footer"/>
    <w:basedOn w:val="a"/>
    <w:link w:val="af7"/>
    <w:uiPriority w:val="99"/>
    <w:unhideWhenUsed/>
    <w:rsid w:val="004E1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4E19C5"/>
    <w:rPr>
      <w:sz w:val="28"/>
    </w:rPr>
  </w:style>
  <w:style w:type="table" w:styleId="af8">
    <w:name w:val="Table Grid"/>
    <w:basedOn w:val="a1"/>
    <w:uiPriority w:val="39"/>
    <w:rsid w:val="00E25E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Таблица простая 21"/>
    <w:aliases w:val="SIS 2,Plain Table 2"/>
    <w:basedOn w:val="a1"/>
    <w:uiPriority w:val="42"/>
    <w:rsid w:val="00E57D1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2" w:space="0" w:color="auto"/>
        <w:bottom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7C3776" w:themeColor="text2"/>
      </w:rPr>
      <w:tblPr/>
      <w:tcPr>
        <w:shd w:val="clear" w:color="auto" w:fill="F2F2F2" w:themeFill="background1" w:themeFillShade="F2"/>
      </w:tcPr>
    </w:tblStylePr>
    <w:tblStylePr w:type="lastRow">
      <w:rPr>
        <w:rFonts w:asciiTheme="minorHAnsi" w:hAnsiTheme="minorHAnsi"/>
        <w:b/>
        <w:bCs/>
        <w:color w:val="7C3776" w:themeColor="text2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asciiTheme="minorHAnsi" w:hAnsiTheme="minorHAnsi"/>
        <w:b w:val="0"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11">
    <w:name w:val="Сетка таблицы светлая1"/>
    <w:basedOn w:val="a1"/>
    <w:uiPriority w:val="40"/>
    <w:rsid w:val="00640D5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List Paragraph"/>
    <w:basedOn w:val="a"/>
    <w:link w:val="afa"/>
    <w:uiPriority w:val="34"/>
    <w:qFormat/>
    <w:rsid w:val="005C7713"/>
    <w:pPr>
      <w:ind w:left="720"/>
      <w:contextualSpacing/>
    </w:pPr>
  </w:style>
  <w:style w:type="paragraph" w:styleId="afb">
    <w:name w:val="Balloon Text"/>
    <w:basedOn w:val="a"/>
    <w:link w:val="afc"/>
    <w:uiPriority w:val="99"/>
    <w:semiHidden/>
    <w:unhideWhenUsed/>
    <w:rsid w:val="007543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sid w:val="0075436A"/>
    <w:rPr>
      <w:rFonts w:ascii="Tahoma" w:hAnsi="Tahoma" w:cs="Tahoma"/>
      <w:sz w:val="16"/>
      <w:szCs w:val="16"/>
    </w:rPr>
  </w:style>
  <w:style w:type="paragraph" w:styleId="afd">
    <w:name w:val="footnote text"/>
    <w:basedOn w:val="a"/>
    <w:link w:val="afe"/>
    <w:uiPriority w:val="99"/>
    <w:semiHidden/>
    <w:unhideWhenUsed/>
    <w:rsid w:val="007E4D5B"/>
    <w:pPr>
      <w:spacing w:after="0" w:line="240" w:lineRule="auto"/>
    </w:pPr>
    <w:rPr>
      <w:sz w:val="20"/>
      <w:szCs w:val="20"/>
    </w:rPr>
  </w:style>
  <w:style w:type="character" w:customStyle="1" w:styleId="afe">
    <w:name w:val="Текст сноски Знак"/>
    <w:basedOn w:val="a0"/>
    <w:link w:val="afd"/>
    <w:uiPriority w:val="99"/>
    <w:semiHidden/>
    <w:rsid w:val="007E4D5B"/>
    <w:rPr>
      <w:sz w:val="20"/>
      <w:szCs w:val="20"/>
    </w:rPr>
  </w:style>
  <w:style w:type="character" w:styleId="aff">
    <w:name w:val="footnote reference"/>
    <w:basedOn w:val="a0"/>
    <w:uiPriority w:val="99"/>
    <w:semiHidden/>
    <w:unhideWhenUsed/>
    <w:rsid w:val="007E4D5B"/>
    <w:rPr>
      <w:vertAlign w:val="superscript"/>
    </w:rPr>
  </w:style>
  <w:style w:type="paragraph" w:styleId="12">
    <w:name w:val="toc 1"/>
    <w:basedOn w:val="a"/>
    <w:next w:val="a"/>
    <w:autoRedefine/>
    <w:uiPriority w:val="39"/>
    <w:unhideWhenUsed/>
    <w:rsid w:val="00484412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484412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484412"/>
    <w:pPr>
      <w:spacing w:after="100"/>
      <w:ind w:left="480"/>
    </w:pPr>
  </w:style>
  <w:style w:type="character" w:styleId="aff0">
    <w:name w:val="Hyperlink"/>
    <w:basedOn w:val="a0"/>
    <w:uiPriority w:val="99"/>
    <w:unhideWhenUsed/>
    <w:rsid w:val="00484412"/>
    <w:rPr>
      <w:color w:val="0563C1" w:themeColor="hyperlink"/>
      <w:u w:val="single"/>
    </w:rPr>
  </w:style>
  <w:style w:type="character" w:customStyle="1" w:styleId="afa">
    <w:name w:val="Абзац списка Знак"/>
    <w:link w:val="af9"/>
    <w:uiPriority w:val="34"/>
    <w:locked/>
    <w:rsid w:val="008819B3"/>
    <w:rPr>
      <w:sz w:val="24"/>
    </w:rPr>
  </w:style>
  <w:style w:type="paragraph" w:styleId="aff1">
    <w:name w:val="Normal (Web)"/>
    <w:aliases w:val="Знак1,Обычный (Web),Знак Знак10,Обычный (Web)1"/>
    <w:basedOn w:val="a"/>
    <w:link w:val="aff2"/>
    <w:uiPriority w:val="99"/>
    <w:unhideWhenUsed/>
    <w:qFormat/>
    <w:rsid w:val="00BA6734"/>
    <w:rPr>
      <w:rFonts w:ascii="Times New Roman" w:hAnsi="Times New Roman" w:cs="Times New Roman"/>
      <w:szCs w:val="24"/>
    </w:rPr>
  </w:style>
  <w:style w:type="character" w:customStyle="1" w:styleId="aff2">
    <w:name w:val="Обычный (веб) Знак"/>
    <w:aliases w:val="Знак1 Знак,Обычный (Web) Знак,Знак Знак10 Знак,Обычный (Web)1 Знак"/>
    <w:link w:val="aff1"/>
    <w:uiPriority w:val="99"/>
    <w:locked/>
    <w:rsid w:val="00BA6734"/>
    <w:rPr>
      <w:rFonts w:ascii="Times New Roman" w:hAnsi="Times New Roman" w:cs="Times New Roman"/>
      <w:sz w:val="24"/>
      <w:szCs w:val="24"/>
    </w:rPr>
  </w:style>
  <w:style w:type="character" w:styleId="aff3">
    <w:name w:val="annotation reference"/>
    <w:basedOn w:val="a0"/>
    <w:uiPriority w:val="99"/>
    <w:semiHidden/>
    <w:unhideWhenUsed/>
    <w:rsid w:val="00B60816"/>
    <w:rPr>
      <w:sz w:val="16"/>
      <w:szCs w:val="16"/>
    </w:rPr>
  </w:style>
  <w:style w:type="paragraph" w:styleId="aff4">
    <w:name w:val="annotation text"/>
    <w:basedOn w:val="a"/>
    <w:link w:val="aff5"/>
    <w:uiPriority w:val="99"/>
    <w:semiHidden/>
    <w:unhideWhenUsed/>
    <w:rsid w:val="00B60816"/>
    <w:pPr>
      <w:spacing w:line="240" w:lineRule="auto"/>
    </w:pPr>
    <w:rPr>
      <w:sz w:val="20"/>
      <w:szCs w:val="20"/>
    </w:rPr>
  </w:style>
  <w:style w:type="character" w:customStyle="1" w:styleId="aff5">
    <w:name w:val="Текст примечания Знак"/>
    <w:basedOn w:val="a0"/>
    <w:link w:val="aff4"/>
    <w:uiPriority w:val="99"/>
    <w:semiHidden/>
    <w:rsid w:val="00B60816"/>
    <w:rPr>
      <w:sz w:val="20"/>
      <w:szCs w:val="20"/>
    </w:rPr>
  </w:style>
  <w:style w:type="paragraph" w:styleId="aff6">
    <w:name w:val="annotation subject"/>
    <w:basedOn w:val="aff4"/>
    <w:next w:val="aff4"/>
    <w:link w:val="aff7"/>
    <w:uiPriority w:val="99"/>
    <w:semiHidden/>
    <w:unhideWhenUsed/>
    <w:rsid w:val="00B60816"/>
    <w:rPr>
      <w:b/>
      <w:bCs/>
    </w:rPr>
  </w:style>
  <w:style w:type="character" w:customStyle="1" w:styleId="aff7">
    <w:name w:val="Тема примечания Знак"/>
    <w:basedOn w:val="aff5"/>
    <w:link w:val="aff6"/>
    <w:uiPriority w:val="99"/>
    <w:semiHidden/>
    <w:rsid w:val="00B60816"/>
    <w:rPr>
      <w:b/>
      <w:bCs/>
      <w:sz w:val="20"/>
      <w:szCs w:val="20"/>
    </w:rPr>
  </w:style>
  <w:style w:type="paragraph" w:styleId="aff8">
    <w:name w:val="Revision"/>
    <w:hidden/>
    <w:uiPriority w:val="99"/>
    <w:semiHidden/>
    <w:rsid w:val="00B60816"/>
    <w:pPr>
      <w:spacing w:after="0" w:line="240" w:lineRule="auto"/>
    </w:pPr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70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8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eader" Target="header2.xml"/><Relationship Id="rId18" Type="http://schemas.openxmlformats.org/officeDocument/2006/relationships/chart" Target="charts/chart5.xml"/><Relationship Id="rId26" Type="http://schemas.openxmlformats.org/officeDocument/2006/relationships/chart" Target="charts/chart13.xml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chart" Target="charts/chart8.xml"/><Relationship Id="rId34" Type="http://schemas.openxmlformats.org/officeDocument/2006/relationships/chart" Target="charts/chart21.xml"/><Relationship Id="rId42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hart" Target="charts/chart4.xml"/><Relationship Id="rId25" Type="http://schemas.openxmlformats.org/officeDocument/2006/relationships/chart" Target="charts/chart12.xml"/><Relationship Id="rId33" Type="http://schemas.openxmlformats.org/officeDocument/2006/relationships/chart" Target="charts/chart20.xml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chart" Target="charts/chart7.xml"/><Relationship Id="rId29" Type="http://schemas.openxmlformats.org/officeDocument/2006/relationships/chart" Target="charts/chart16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chart" Target="charts/chart11.xml"/><Relationship Id="rId32" Type="http://schemas.openxmlformats.org/officeDocument/2006/relationships/chart" Target="charts/chart19.xml"/><Relationship Id="rId37" Type="http://schemas.openxmlformats.org/officeDocument/2006/relationships/chart" Target="charts/chart24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chart" Target="charts/chart10.xml"/><Relationship Id="rId28" Type="http://schemas.openxmlformats.org/officeDocument/2006/relationships/chart" Target="charts/chart15.xml"/><Relationship Id="rId36" Type="http://schemas.openxmlformats.org/officeDocument/2006/relationships/chart" Target="charts/chart23.xml"/><Relationship Id="rId10" Type="http://schemas.openxmlformats.org/officeDocument/2006/relationships/chart" Target="charts/chart1.xml"/><Relationship Id="rId19" Type="http://schemas.openxmlformats.org/officeDocument/2006/relationships/chart" Target="charts/chart6.xml"/><Relationship Id="rId31" Type="http://schemas.openxmlformats.org/officeDocument/2006/relationships/chart" Target="charts/chart18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chart" Target="charts/chart9.xml"/><Relationship Id="rId27" Type="http://schemas.openxmlformats.org/officeDocument/2006/relationships/chart" Target="charts/chart14.xml"/><Relationship Id="rId30" Type="http://schemas.openxmlformats.org/officeDocument/2006/relationships/chart" Target="charts/chart17.xml"/><Relationship Id="rId35" Type="http://schemas.openxmlformats.org/officeDocument/2006/relationships/chart" Target="charts/chart22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cbr.ru/finmarket/development/development_affor/" TargetMode="External"/><Relationship Id="rId3" Type="http://schemas.openxmlformats.org/officeDocument/2006/relationships/hyperlink" Target="https://cbr.ru/finmarket/development/development_affor/" TargetMode="External"/><Relationship Id="rId7" Type="http://schemas.openxmlformats.org/officeDocument/2006/relationships/hyperlink" Target="https://cbr.ru/finmarket/development/development_affor/" TargetMode="External"/><Relationship Id="rId2" Type="http://schemas.openxmlformats.org/officeDocument/2006/relationships/hyperlink" Target="https://www.kommersant.ru/doc/3834824" TargetMode="External"/><Relationship Id="rId1" Type="http://schemas.openxmlformats.org/officeDocument/2006/relationships/hyperlink" Target="https://cbr.ru/Content/Document/File/44104/str_30032018.pdf" TargetMode="External"/><Relationship Id="rId6" Type="http://schemas.openxmlformats.org/officeDocument/2006/relationships/hyperlink" Target="https://cbr.ru/finmarket/development/development_affor/" TargetMode="External"/><Relationship Id="rId11" Type="http://schemas.openxmlformats.org/officeDocument/2006/relationships/hyperlink" Target="https://cbr.ru/finmarket/development/development_affor/" TargetMode="External"/><Relationship Id="rId5" Type="http://schemas.openxmlformats.org/officeDocument/2006/relationships/hyperlink" Target="https://cbr.ru/finmarket/development/development_affor/" TargetMode="External"/><Relationship Id="rId10" Type="http://schemas.openxmlformats.org/officeDocument/2006/relationships/hyperlink" Target="https://cbr.ru/finmarket/development/development_affor/" TargetMode="External"/><Relationship Id="rId4" Type="http://schemas.openxmlformats.org/officeDocument/2006/relationships/hyperlink" Target="https://cbr.ru/finmarket/development/development_affor/" TargetMode="External"/><Relationship Id="rId9" Type="http://schemas.openxmlformats.org/officeDocument/2006/relationships/hyperlink" Target="https://cbr.ru/finmarket/development/development_affor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IS\&#1064;&#1072;&#1073;&#1083;&#1086;&#1085;&#1099;%20&#1086;&#1092;&#1086;&#1088;&#1084;&#1083;&#1077;&#1085;&#1080;&#1103;\&#1064;&#1040;&#1041;&#1051;&#1054;&#1053;&#1067;%202019\Times%20New%20Roman\Sis_Corp_shablon_3+.dotx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1.xlsx"/><Relationship Id="rId1" Type="http://schemas.openxmlformats.org/officeDocument/2006/relationships/themeOverride" Target="../theme/themeOverride3.xm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3.xlsx"/><Relationship Id="rId1" Type="http://schemas.openxmlformats.org/officeDocument/2006/relationships/themeOverride" Target="../theme/themeOverride4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4.xlsx"/><Relationship Id="rId1" Type="http://schemas.openxmlformats.org/officeDocument/2006/relationships/themeOverride" Target="../theme/themeOverride5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5.xlsx"/><Relationship Id="rId1" Type="http://schemas.openxmlformats.org/officeDocument/2006/relationships/themeOverride" Target="../theme/themeOverride6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Office_Excel16.xlsx"/><Relationship Id="rId1" Type="http://schemas.openxmlformats.org/officeDocument/2006/relationships/themeOverride" Target="../theme/themeOverride7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Microsoft_Office_Excel17.xlsx"/><Relationship Id="rId1" Type="http://schemas.openxmlformats.org/officeDocument/2006/relationships/themeOverride" Target="../theme/themeOverride8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8.xlsx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9.xlsx"/><Relationship Id="rId1" Type="http://schemas.openxmlformats.org/officeDocument/2006/relationships/themeOverride" Target="../theme/themeOverride9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0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1.xlsx"/><Relationship Id="rId1" Type="http://schemas.openxmlformats.org/officeDocument/2006/relationships/themeOverride" Target="../theme/themeOverride10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2.xlsx"/><Relationship Id="rId1" Type="http://schemas.openxmlformats.org/officeDocument/2006/relationships/themeOverride" Target="../theme/themeOverride11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_____Microsoft_Office_Excel23.xlsx"/><Relationship Id="rId1" Type="http://schemas.openxmlformats.org/officeDocument/2006/relationships/themeOverride" Target="../theme/themeOverride12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_____Microsoft_Office_Excel24.xlsx"/><Relationship Id="rId1" Type="http://schemas.openxmlformats.org/officeDocument/2006/relationships/themeOverride" Target="../theme/themeOverride13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Доступны</c:v>
                </c:pt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Маслянинский МР</c:v>
                </c:pt>
                <c:pt idx="1">
                  <c:v>г. Искитим</c:v>
                </c:pt>
                <c:pt idx="2">
                  <c:v>Купинский МР</c:v>
                </c:pt>
                <c:pt idx="3">
                  <c:v>г. Бердск</c:v>
                </c:pt>
                <c:pt idx="4">
                  <c:v>г. Обь</c:v>
                </c:pt>
                <c:pt idx="5">
                  <c:v>Чановский МР</c:v>
                </c:pt>
                <c:pt idx="6">
                  <c:v>Коченевский МР</c:v>
                </c:pt>
                <c:pt idx="7">
                  <c:v>Черепановский МР</c:v>
                </c:pt>
                <c:pt idx="8">
                  <c:v>Болотнинский МР</c:v>
                </c:pt>
                <c:pt idx="9">
                  <c:v>Карасукский МР</c:v>
                </c:pt>
                <c:pt idx="10">
                  <c:v>Краснозерский МР</c:v>
                </c:pt>
                <c:pt idx="11">
                  <c:v>г. Новосибирск</c:v>
                </c:pt>
                <c:pt idx="12">
                  <c:v>Кочковский МР</c:v>
                </c:pt>
                <c:pt idx="13">
                  <c:v>Татарский МР</c:v>
                </c:pt>
                <c:pt idx="14">
                  <c:v>Каргатский МР</c:v>
                </c:pt>
                <c:pt idx="15">
                  <c:v>р. п. Кольцово</c:v>
                </c:pt>
                <c:pt idx="16">
                  <c:v>Чулымский МР</c:v>
                </c:pt>
                <c:pt idx="17">
                  <c:v>Мошковский МР</c:v>
                </c:pt>
                <c:pt idx="18">
                  <c:v>Сузунский МР</c:v>
                </c:pt>
                <c:pt idx="19">
                  <c:v>Доволенский МР</c:v>
                </c:pt>
                <c:pt idx="20">
                  <c:v>Чистоозерный МР</c:v>
                </c:pt>
                <c:pt idx="21">
                  <c:v>Искитимский МР</c:v>
                </c:pt>
                <c:pt idx="22">
                  <c:v>Куйбышевский МР</c:v>
                </c:pt>
                <c:pt idx="23">
                  <c:v>Новосибирский МР</c:v>
                </c:pt>
                <c:pt idx="24">
                  <c:v>Убинский МР</c:v>
                </c:pt>
                <c:pt idx="25">
                  <c:v>Колыванский МР</c:v>
                </c:pt>
                <c:pt idx="26">
                  <c:v>Тогучинский МР</c:v>
                </c:pt>
                <c:pt idx="27">
                  <c:v>Барабинский МР</c:v>
                </c:pt>
                <c:pt idx="28">
                  <c:v>Ордынский МР</c:v>
                </c:pt>
                <c:pt idx="29">
                  <c:v>Северный МР</c:v>
                </c:pt>
                <c:pt idx="30">
                  <c:v>Венгеровский МР</c:v>
                </c:pt>
                <c:pt idx="31">
                  <c:v>Усть-Таркский МР</c:v>
                </c:pt>
                <c:pt idx="32">
                  <c:v>Баганский МР</c:v>
                </c:pt>
                <c:pt idx="33">
                  <c:v>Здвинский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1</c:v>
                </c:pt>
                <c:pt idx="1">
                  <c:v>0.96800000000000064</c:v>
                </c:pt>
                <c:pt idx="2">
                  <c:v>0.96600000000000064</c:v>
                </c:pt>
                <c:pt idx="3">
                  <c:v>0.94899999999999995</c:v>
                </c:pt>
                <c:pt idx="4">
                  <c:v>0.93899999999999995</c:v>
                </c:pt>
                <c:pt idx="5">
                  <c:v>0.93899999999999995</c:v>
                </c:pt>
                <c:pt idx="6">
                  <c:v>0.93700000000000061</c:v>
                </c:pt>
                <c:pt idx="7">
                  <c:v>0.93200000000000005</c:v>
                </c:pt>
                <c:pt idx="8">
                  <c:v>0.93</c:v>
                </c:pt>
                <c:pt idx="9">
                  <c:v>0.92300000000000004</c:v>
                </c:pt>
                <c:pt idx="10">
                  <c:v>0.92200000000000004</c:v>
                </c:pt>
                <c:pt idx="11">
                  <c:v>0.91800000000000004</c:v>
                </c:pt>
                <c:pt idx="12">
                  <c:v>0.90600000000000003</c:v>
                </c:pt>
                <c:pt idx="13">
                  <c:v>0.90300000000000002</c:v>
                </c:pt>
                <c:pt idx="14">
                  <c:v>0.877000000000002</c:v>
                </c:pt>
                <c:pt idx="15">
                  <c:v>0.82800000000000062</c:v>
                </c:pt>
                <c:pt idx="16">
                  <c:v>0.81299999999999994</c:v>
                </c:pt>
                <c:pt idx="17">
                  <c:v>0.81</c:v>
                </c:pt>
                <c:pt idx="18">
                  <c:v>0.8</c:v>
                </c:pt>
                <c:pt idx="19">
                  <c:v>0.79500000000000004</c:v>
                </c:pt>
                <c:pt idx="20">
                  <c:v>0.79400000000000004</c:v>
                </c:pt>
                <c:pt idx="21">
                  <c:v>0.79</c:v>
                </c:pt>
                <c:pt idx="22">
                  <c:v>0.78700000000000003</c:v>
                </c:pt>
                <c:pt idx="23">
                  <c:v>0.75800000000000201</c:v>
                </c:pt>
                <c:pt idx="24">
                  <c:v>0.73600000000000065</c:v>
                </c:pt>
                <c:pt idx="25">
                  <c:v>0.69600000000000073</c:v>
                </c:pt>
                <c:pt idx="26">
                  <c:v>0.67200000000000226</c:v>
                </c:pt>
                <c:pt idx="27">
                  <c:v>0.629000000000002</c:v>
                </c:pt>
                <c:pt idx="28">
                  <c:v>0.61500000000000177</c:v>
                </c:pt>
                <c:pt idx="29">
                  <c:v>0.56299999999999994</c:v>
                </c:pt>
                <c:pt idx="30">
                  <c:v>0.56100000000000005</c:v>
                </c:pt>
                <c:pt idx="31">
                  <c:v>0.55400000000000005</c:v>
                </c:pt>
                <c:pt idx="32">
                  <c:v>0.55100000000000005</c:v>
                </c:pt>
                <c:pt idx="33">
                  <c:v>0.52300000000000002</c:v>
                </c:pt>
                <c:pt idx="34">
                  <c:v>0.24600000000000041</c:v>
                </c:pt>
                <c:pt idx="35">
                  <c:v>0.878000000000002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Недоступны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</c:spPr>
          <c:dLbls>
            <c:spPr>
              <a:solidFill>
                <a:sysClr val="window" lastClr="FFFFFF"/>
              </a:solidFill>
              <a:ln>
                <a:solidFill>
                  <a:srgbClr val="B73B61"/>
                </a:solidFill>
              </a:ln>
              <a:effectLst/>
            </c:sp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Маслянинский МР</c:v>
                </c:pt>
                <c:pt idx="1">
                  <c:v>г. Искитим</c:v>
                </c:pt>
                <c:pt idx="2">
                  <c:v>Купинский МР</c:v>
                </c:pt>
                <c:pt idx="3">
                  <c:v>г. Бердск</c:v>
                </c:pt>
                <c:pt idx="4">
                  <c:v>г. Обь</c:v>
                </c:pt>
                <c:pt idx="5">
                  <c:v>Чановский МР</c:v>
                </c:pt>
                <c:pt idx="6">
                  <c:v>Коченевский МР</c:v>
                </c:pt>
                <c:pt idx="7">
                  <c:v>Черепановский МР</c:v>
                </c:pt>
                <c:pt idx="8">
                  <c:v>Болотнинский МР</c:v>
                </c:pt>
                <c:pt idx="9">
                  <c:v>Карасукский МР</c:v>
                </c:pt>
                <c:pt idx="10">
                  <c:v>Краснозерский МР</c:v>
                </c:pt>
                <c:pt idx="11">
                  <c:v>г. Новосибирск</c:v>
                </c:pt>
                <c:pt idx="12">
                  <c:v>Кочковский МР</c:v>
                </c:pt>
                <c:pt idx="13">
                  <c:v>Татарский МР</c:v>
                </c:pt>
                <c:pt idx="14">
                  <c:v>Каргатский МР</c:v>
                </c:pt>
                <c:pt idx="15">
                  <c:v>р. п. Кольцово</c:v>
                </c:pt>
                <c:pt idx="16">
                  <c:v>Чулымский МР</c:v>
                </c:pt>
                <c:pt idx="17">
                  <c:v>Мошковский МР</c:v>
                </c:pt>
                <c:pt idx="18">
                  <c:v>Сузунский МР</c:v>
                </c:pt>
                <c:pt idx="19">
                  <c:v>Доволенский МР</c:v>
                </c:pt>
                <c:pt idx="20">
                  <c:v>Чистоозерный МР</c:v>
                </c:pt>
                <c:pt idx="21">
                  <c:v>Искитимский МР</c:v>
                </c:pt>
                <c:pt idx="22">
                  <c:v>Куйбышевский МР</c:v>
                </c:pt>
                <c:pt idx="23">
                  <c:v>Новосибирский МР</c:v>
                </c:pt>
                <c:pt idx="24">
                  <c:v>Убинский МР</c:v>
                </c:pt>
                <c:pt idx="25">
                  <c:v>Колыванский МР</c:v>
                </c:pt>
                <c:pt idx="26">
                  <c:v>Тогучинский МР</c:v>
                </c:pt>
                <c:pt idx="27">
                  <c:v>Барабинский МР</c:v>
                </c:pt>
                <c:pt idx="28">
                  <c:v>Ордынский МР</c:v>
                </c:pt>
                <c:pt idx="29">
                  <c:v>Северный МР</c:v>
                </c:pt>
                <c:pt idx="30">
                  <c:v>Венгеровский МР</c:v>
                </c:pt>
                <c:pt idx="31">
                  <c:v>Усть-Таркский МР</c:v>
                </c:pt>
                <c:pt idx="32">
                  <c:v>Баганский МР</c:v>
                </c:pt>
                <c:pt idx="33">
                  <c:v>Здвинский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</c:v>
                </c:pt>
                <c:pt idx="1">
                  <c:v>3.2000000000000056E-2</c:v>
                </c:pt>
                <c:pt idx="2">
                  <c:v>3.4000000000000002E-2</c:v>
                </c:pt>
                <c:pt idx="3">
                  <c:v>5.1000000000000004E-2</c:v>
                </c:pt>
                <c:pt idx="4">
                  <c:v>6.1000000000000026E-2</c:v>
                </c:pt>
                <c:pt idx="5">
                  <c:v>6.1000000000000026E-2</c:v>
                </c:pt>
                <c:pt idx="6">
                  <c:v>6.3000000000000014E-2</c:v>
                </c:pt>
                <c:pt idx="7">
                  <c:v>6.8000000000000033E-2</c:v>
                </c:pt>
                <c:pt idx="8">
                  <c:v>7.0000000000000034E-2</c:v>
                </c:pt>
                <c:pt idx="9">
                  <c:v>7.7000000000000041E-2</c:v>
                </c:pt>
                <c:pt idx="10">
                  <c:v>7.8000000000000055E-2</c:v>
                </c:pt>
                <c:pt idx="11">
                  <c:v>8.2000000000000003E-2</c:v>
                </c:pt>
                <c:pt idx="12">
                  <c:v>9.4000000000000139E-2</c:v>
                </c:pt>
                <c:pt idx="13">
                  <c:v>9.7000000000000045E-2</c:v>
                </c:pt>
                <c:pt idx="14">
                  <c:v>0.12300000000000012</c:v>
                </c:pt>
                <c:pt idx="15">
                  <c:v>0.17200000000000001</c:v>
                </c:pt>
                <c:pt idx="16">
                  <c:v>0.18700000000000044</c:v>
                </c:pt>
                <c:pt idx="17">
                  <c:v>0.19000000000000006</c:v>
                </c:pt>
                <c:pt idx="18">
                  <c:v>0.2</c:v>
                </c:pt>
                <c:pt idx="19">
                  <c:v>0.20500000000000004</c:v>
                </c:pt>
                <c:pt idx="20">
                  <c:v>0.20600000000000004</c:v>
                </c:pt>
                <c:pt idx="21">
                  <c:v>0.21000000000000021</c:v>
                </c:pt>
                <c:pt idx="22">
                  <c:v>0.21300000000000024</c:v>
                </c:pt>
                <c:pt idx="23">
                  <c:v>0.24200000000000021</c:v>
                </c:pt>
                <c:pt idx="24">
                  <c:v>0.26400000000000001</c:v>
                </c:pt>
                <c:pt idx="25">
                  <c:v>0.30400000000000038</c:v>
                </c:pt>
                <c:pt idx="26">
                  <c:v>0.32800000000000101</c:v>
                </c:pt>
                <c:pt idx="27">
                  <c:v>0.37100000000000088</c:v>
                </c:pt>
                <c:pt idx="28">
                  <c:v>0.38500000000000101</c:v>
                </c:pt>
                <c:pt idx="29">
                  <c:v>0.43700000000000089</c:v>
                </c:pt>
                <c:pt idx="30">
                  <c:v>0.43900000000000089</c:v>
                </c:pt>
                <c:pt idx="31">
                  <c:v>0.44600000000000012</c:v>
                </c:pt>
                <c:pt idx="32">
                  <c:v>0.44900000000000012</c:v>
                </c:pt>
                <c:pt idx="33">
                  <c:v>0.47700000000000031</c:v>
                </c:pt>
                <c:pt idx="34">
                  <c:v>0.754000000000002</c:v>
                </c:pt>
                <c:pt idx="35">
                  <c:v>0.12200000000000009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46C-4EC4-9AAC-682EC91343D1}"/>
            </c:ext>
          </c:extLst>
        </c:ser>
        <c:overlap val="100"/>
        <c:axId val="147063936"/>
        <c:axId val="147065472"/>
      </c:barChart>
      <c:catAx>
        <c:axId val="147063936"/>
        <c:scaling>
          <c:orientation val="maxMin"/>
        </c:scaling>
        <c:axPos val="l"/>
        <c:numFmt formatCode="General" sourceLinked="1"/>
        <c:tickLblPos val="nextTo"/>
        <c:crossAx val="147065472"/>
        <c:crosses val="autoZero"/>
        <c:auto val="1"/>
        <c:lblAlgn val="ctr"/>
        <c:lblOffset val="100"/>
      </c:catAx>
      <c:valAx>
        <c:axId val="147065472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47063936"/>
        <c:crosses val="autoZero"/>
        <c:crossBetween val="between"/>
        <c:majorUnit val="0.2"/>
      </c:valAx>
      <c:spPr>
        <a:noFill/>
        <a:ln>
          <a:noFill/>
        </a:ln>
      </c:spPr>
    </c:plotArea>
    <c:legend>
      <c:legendPos val="t"/>
      <c:layout>
        <c:manualLayout>
          <c:xMode val="edge"/>
          <c:yMode val="edge"/>
          <c:x val="0.29797306079027247"/>
          <c:y val="2.7276681099116612E-4"/>
          <c:w val="0.55734926145406094"/>
          <c:h val="2.0728474797732509E-2"/>
        </c:manualLayout>
      </c:layout>
      <c:spPr>
        <a:noFill/>
      </c:spPr>
    </c:legend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1"/>
            <c:spPr>
              <a:solidFill>
                <a:srgbClr val="A6A6A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AAA9-486C-B0E0-4E2649E662AD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Другое</c:v>
                </c:pt>
                <c:pt idx="1">
                  <c:v>Затрудняюсь ответить</c:v>
                </c:pt>
                <c:pt idx="2">
                  <c:v>Выбор есть, но есть потребность в увеличении числа торговых точек, принимающих платежи по картам</c:v>
                </c:pt>
                <c:pt idx="3">
                  <c:v>Выбор есть, но есть потребность в увеличении числа отделений банков и прочих мест для совершения платежей и переводов</c:v>
                </c:pt>
                <c:pt idx="4">
                  <c:v>Выбор есть, но есть потребность в увеличении числа банкоматов и/или платежных терминалов</c:v>
                </c:pt>
                <c:pt idx="5">
                  <c:v>Выбор отсутствует</c:v>
                </c:pt>
                <c:pt idx="6">
                  <c:v>Выбор достаточный</c:v>
                </c:pt>
              </c:strCache>
            </c:strRef>
          </c:cat>
          <c:val>
            <c:numRef>
              <c:f>Лист1!$B$2:$B$8</c:f>
              <c:numCache>
                <c:formatCode>0.0%</c:formatCode>
                <c:ptCount val="7"/>
                <c:pt idx="0">
                  <c:v>8.0000000000000227E-3</c:v>
                </c:pt>
                <c:pt idx="1">
                  <c:v>8.6000000000000021E-2</c:v>
                </c:pt>
                <c:pt idx="2">
                  <c:v>1.2E-2</c:v>
                </c:pt>
                <c:pt idx="3">
                  <c:v>3.6999999999999998E-2</c:v>
                </c:pt>
                <c:pt idx="4">
                  <c:v>8.4000000000000047E-2</c:v>
                </c:pt>
                <c:pt idx="5">
                  <c:v>0.10800000000000012</c:v>
                </c:pt>
                <c:pt idx="6">
                  <c:v>0.66500000000000303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661120"/>
        <c:axId val="162662656"/>
      </c:barChart>
      <c:catAx>
        <c:axId val="162661120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662656"/>
        <c:crosses val="autoZero"/>
        <c:auto val="1"/>
        <c:lblAlgn val="ctr"/>
        <c:lblOffset val="100"/>
      </c:catAx>
      <c:valAx>
        <c:axId val="16266265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661120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34"/>
              <c:layout>
                <c:manualLayout>
                  <c:x val="1.176239952950402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9B4-496B-B1C2-F05089D879F5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г. Новосибирск</c:v>
                </c:pt>
                <c:pt idx="1">
                  <c:v>г. Искитим</c:v>
                </c:pt>
                <c:pt idx="2">
                  <c:v>г. Бердск</c:v>
                </c:pt>
                <c:pt idx="3">
                  <c:v>г. Обь</c:v>
                </c:pt>
                <c:pt idx="4">
                  <c:v>Куйбышевский МР</c:v>
                </c:pt>
                <c:pt idx="5">
                  <c:v>Маслянинский МР</c:v>
                </c:pt>
                <c:pt idx="6">
                  <c:v>Краснозерский МР</c:v>
                </c:pt>
                <c:pt idx="7">
                  <c:v>Татарский МР</c:v>
                </c:pt>
                <c:pt idx="8">
                  <c:v>Каргатский МР</c:v>
                </c:pt>
                <c:pt idx="9">
                  <c:v>р. п. Кольцово</c:v>
                </c:pt>
                <c:pt idx="10">
                  <c:v>Доволенский МР</c:v>
                </c:pt>
                <c:pt idx="11">
                  <c:v>Коченевский МР</c:v>
                </c:pt>
                <c:pt idx="12">
                  <c:v>Черепановский МР</c:v>
                </c:pt>
                <c:pt idx="13">
                  <c:v>Чулымский МР</c:v>
                </c:pt>
                <c:pt idx="14">
                  <c:v>Барабинский МР</c:v>
                </c:pt>
                <c:pt idx="15">
                  <c:v>Болотнинский МР</c:v>
                </c:pt>
                <c:pt idx="16">
                  <c:v>Купинский МР</c:v>
                </c:pt>
                <c:pt idx="17">
                  <c:v>Кочковский МР</c:v>
                </c:pt>
                <c:pt idx="18">
                  <c:v>Сузунский МР</c:v>
                </c:pt>
                <c:pt idx="19">
                  <c:v>Искитимский МР</c:v>
                </c:pt>
                <c:pt idx="20">
                  <c:v>Северный МР</c:v>
                </c:pt>
                <c:pt idx="21">
                  <c:v>Мошковский МР</c:v>
                </c:pt>
                <c:pt idx="22">
                  <c:v>Карасукский МР</c:v>
                </c:pt>
                <c:pt idx="23">
                  <c:v>Колыванский МР</c:v>
                </c:pt>
                <c:pt idx="24">
                  <c:v>Тогучинский МР</c:v>
                </c:pt>
                <c:pt idx="25">
                  <c:v>Ордынский МР</c:v>
                </c:pt>
                <c:pt idx="26">
                  <c:v>Чановский МР</c:v>
                </c:pt>
                <c:pt idx="27">
                  <c:v>Здвинский МР</c:v>
                </c:pt>
                <c:pt idx="28">
                  <c:v>Баганский МР</c:v>
                </c:pt>
                <c:pt idx="29">
                  <c:v>Новосибирский МР</c:v>
                </c:pt>
                <c:pt idx="30">
                  <c:v>Чистоозерный МР</c:v>
                </c:pt>
                <c:pt idx="31">
                  <c:v>Убинский МР</c:v>
                </c:pt>
                <c:pt idx="32">
                  <c:v>Усть-Таркский МР</c:v>
                </c:pt>
                <c:pt idx="33">
                  <c:v>Венгеровский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0.76700000000000201</c:v>
                </c:pt>
                <c:pt idx="1">
                  <c:v>0.757000000000002</c:v>
                </c:pt>
                <c:pt idx="2">
                  <c:v>0.74300000000000177</c:v>
                </c:pt>
                <c:pt idx="3">
                  <c:v>0.74300000000000177</c:v>
                </c:pt>
                <c:pt idx="4">
                  <c:v>0.72900000000000065</c:v>
                </c:pt>
                <c:pt idx="5">
                  <c:v>0.72900000000000065</c:v>
                </c:pt>
                <c:pt idx="6">
                  <c:v>0.65700000000000225</c:v>
                </c:pt>
                <c:pt idx="7">
                  <c:v>0.64300000000000201</c:v>
                </c:pt>
                <c:pt idx="8">
                  <c:v>0.60000000000000064</c:v>
                </c:pt>
                <c:pt idx="9">
                  <c:v>0.57099999999999995</c:v>
                </c:pt>
                <c:pt idx="10">
                  <c:v>0.57099999999999995</c:v>
                </c:pt>
                <c:pt idx="11">
                  <c:v>0.55700000000000005</c:v>
                </c:pt>
                <c:pt idx="12">
                  <c:v>0.55700000000000005</c:v>
                </c:pt>
                <c:pt idx="13">
                  <c:v>0.54300000000000004</c:v>
                </c:pt>
                <c:pt idx="14">
                  <c:v>0.52900000000000003</c:v>
                </c:pt>
                <c:pt idx="15">
                  <c:v>0.52900000000000003</c:v>
                </c:pt>
                <c:pt idx="16">
                  <c:v>0.52900000000000003</c:v>
                </c:pt>
                <c:pt idx="17">
                  <c:v>0.51400000000000001</c:v>
                </c:pt>
                <c:pt idx="18">
                  <c:v>0.5</c:v>
                </c:pt>
                <c:pt idx="19">
                  <c:v>0.47100000000000031</c:v>
                </c:pt>
                <c:pt idx="20">
                  <c:v>0.47100000000000031</c:v>
                </c:pt>
                <c:pt idx="21">
                  <c:v>0.45700000000000002</c:v>
                </c:pt>
                <c:pt idx="22">
                  <c:v>0.42900000000000038</c:v>
                </c:pt>
                <c:pt idx="23">
                  <c:v>0.42900000000000038</c:v>
                </c:pt>
                <c:pt idx="24">
                  <c:v>0.42900000000000038</c:v>
                </c:pt>
                <c:pt idx="25">
                  <c:v>0.41400000000000031</c:v>
                </c:pt>
                <c:pt idx="26">
                  <c:v>0.41400000000000031</c:v>
                </c:pt>
                <c:pt idx="27">
                  <c:v>0.34300000000000008</c:v>
                </c:pt>
                <c:pt idx="28">
                  <c:v>0.32900000000000112</c:v>
                </c:pt>
                <c:pt idx="29">
                  <c:v>0.32900000000000112</c:v>
                </c:pt>
                <c:pt idx="30">
                  <c:v>0.30000000000000032</c:v>
                </c:pt>
                <c:pt idx="31">
                  <c:v>0.28600000000000031</c:v>
                </c:pt>
                <c:pt idx="32">
                  <c:v>0.25700000000000001</c:v>
                </c:pt>
                <c:pt idx="33">
                  <c:v>7.0999999999999994E-2</c:v>
                </c:pt>
                <c:pt idx="34">
                  <c:v>2.9000000000000001E-2</c:v>
                </c:pt>
                <c:pt idx="35">
                  <c:v>0.66500000000000226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2416896"/>
        <c:axId val="162492416"/>
      </c:barChart>
      <c:catAx>
        <c:axId val="162416896"/>
        <c:scaling>
          <c:orientation val="maxMin"/>
        </c:scaling>
        <c:axPos val="l"/>
        <c:numFmt formatCode="General" sourceLinked="1"/>
        <c:tickLblPos val="nextTo"/>
        <c:crossAx val="162492416"/>
        <c:crosses val="autoZero"/>
        <c:auto val="1"/>
        <c:lblAlgn val="ctr"/>
        <c:lblOffset val="100"/>
      </c:catAx>
      <c:valAx>
        <c:axId val="162492416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2416896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1"/>
            <c:spPr>
              <a:solidFill>
                <a:schemeClr val="tx2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D83E-4020-961B-422068315353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Лист1!$A$2:$A$11</c:f>
              <c:strCache>
                <c:ptCount val="10"/>
                <c:pt idx="0">
                  <c:v>Не пользуюсь данными услугами</c:v>
                </c:pt>
                <c:pt idx="1">
                  <c:v>Иное</c:v>
                </c:pt>
                <c:pt idx="2">
                  <c:v>Доступ к банковским услугам осуществляется посредством почты</c:v>
                </c:pt>
                <c:pt idx="3">
                  <c:v>Переводы посредством отправки СМС на короткий номер</c:v>
                </c:pt>
                <c:pt idx="4">
                  <c:v>Электронный кошелек (WebMoney, Яндекс.Деньги и пр.)</c:v>
                </c:pt>
                <c:pt idx="5">
                  <c:v>Касса в отделении банка</c:v>
                </c:pt>
                <c:pt idx="6">
                  <c:v>Оплата банковской картой на сайте интернет-магазина</c:v>
                </c:pt>
                <c:pt idx="7">
                  <c:v>Интернет-банк (доступ с компьютера/ноутбука)</c:v>
                </c:pt>
                <c:pt idx="8">
                  <c:v>Мобильный банк (через приложение на смартфоне, планшете)</c:v>
                </c:pt>
                <c:pt idx="9">
                  <c:v>Платежный терминал в отделении банка/банкомат</c:v>
                </c:pt>
              </c:strCache>
            </c:strRef>
          </c:cat>
          <c:val>
            <c:numRef>
              <c:f>Лист1!$B$2:$B$11</c:f>
              <c:numCache>
                <c:formatCode>0.0%</c:formatCode>
                <c:ptCount val="10"/>
                <c:pt idx="0">
                  <c:v>3.1000000000000052E-2</c:v>
                </c:pt>
                <c:pt idx="1">
                  <c:v>6.0000000000000114E-3</c:v>
                </c:pt>
                <c:pt idx="2">
                  <c:v>1.4E-2</c:v>
                </c:pt>
                <c:pt idx="3">
                  <c:v>0.17900000000000021</c:v>
                </c:pt>
                <c:pt idx="4">
                  <c:v>0.18700000000000044</c:v>
                </c:pt>
                <c:pt idx="5">
                  <c:v>0.43500000000000089</c:v>
                </c:pt>
                <c:pt idx="6">
                  <c:v>0.50700000000000001</c:v>
                </c:pt>
                <c:pt idx="7">
                  <c:v>0.54</c:v>
                </c:pt>
                <c:pt idx="8">
                  <c:v>0.58499999999999996</c:v>
                </c:pt>
                <c:pt idx="9">
                  <c:v>0.68500000000000005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926976"/>
        <c:axId val="162928512"/>
      </c:barChart>
      <c:catAx>
        <c:axId val="162926976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928512"/>
        <c:crosses val="autoZero"/>
        <c:auto val="1"/>
        <c:lblAlgn val="ctr"/>
        <c:lblOffset val="100"/>
      </c:catAx>
      <c:valAx>
        <c:axId val="16292851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926976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Баганский МР</c:v>
                </c:pt>
                <c:pt idx="1">
                  <c:v>г. Новосибирск</c:v>
                </c:pt>
                <c:pt idx="2">
                  <c:v>Северный МР</c:v>
                </c:pt>
                <c:pt idx="3">
                  <c:v>р. п. Кольцово</c:v>
                </c:pt>
                <c:pt idx="4">
                  <c:v>Чистоозерный МР</c:v>
                </c:pt>
                <c:pt idx="5">
                  <c:v>Коченевский МР</c:v>
                </c:pt>
                <c:pt idx="6">
                  <c:v>г. Бердск</c:v>
                </c:pt>
                <c:pt idx="7">
                  <c:v>Карасукский МР</c:v>
                </c:pt>
                <c:pt idx="8">
                  <c:v>Татарский МР</c:v>
                </c:pt>
                <c:pt idx="9">
                  <c:v>Здвинский МР</c:v>
                </c:pt>
                <c:pt idx="10">
                  <c:v>Чановский МР</c:v>
                </c:pt>
                <c:pt idx="11">
                  <c:v>Каргатский МР</c:v>
                </c:pt>
                <c:pt idx="12">
                  <c:v>Куйбышевский МР</c:v>
                </c:pt>
                <c:pt idx="13">
                  <c:v>Болотнинский МР</c:v>
                </c:pt>
                <c:pt idx="14">
                  <c:v>Ордынский МР</c:v>
                </c:pt>
                <c:pt idx="15">
                  <c:v>Купинский МР</c:v>
                </c:pt>
                <c:pt idx="16">
                  <c:v>Черепановский МР</c:v>
                </c:pt>
                <c:pt idx="17">
                  <c:v>Барабинский МР</c:v>
                </c:pt>
                <c:pt idx="18">
                  <c:v>Мошковский МР</c:v>
                </c:pt>
                <c:pt idx="19">
                  <c:v>Убинский МР</c:v>
                </c:pt>
                <c:pt idx="20">
                  <c:v>Венгеровский МР</c:v>
                </c:pt>
                <c:pt idx="21">
                  <c:v>Кочковский МР</c:v>
                </c:pt>
                <c:pt idx="22">
                  <c:v>г. Искитим</c:v>
                </c:pt>
                <c:pt idx="23">
                  <c:v>Краснозерский МР</c:v>
                </c:pt>
                <c:pt idx="24">
                  <c:v>Сузунский МР</c:v>
                </c:pt>
                <c:pt idx="25">
                  <c:v>Маслянинский МР</c:v>
                </c:pt>
                <c:pt idx="26">
                  <c:v>Новосибирский МР</c:v>
                </c:pt>
                <c:pt idx="27">
                  <c:v>Тогучинский МР</c:v>
                </c:pt>
                <c:pt idx="28">
                  <c:v>Чулымский МР</c:v>
                </c:pt>
                <c:pt idx="29">
                  <c:v>Колыванский МР</c:v>
                </c:pt>
                <c:pt idx="30">
                  <c:v>Искитимский МР</c:v>
                </c:pt>
                <c:pt idx="31">
                  <c:v>Усть-Таркский МР</c:v>
                </c:pt>
                <c:pt idx="32">
                  <c:v>г. Обь</c:v>
                </c:pt>
                <c:pt idx="33">
                  <c:v>Доволенский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0.85700000000000065</c:v>
                </c:pt>
                <c:pt idx="1">
                  <c:v>0.78</c:v>
                </c:pt>
                <c:pt idx="2">
                  <c:v>0.77100000000000202</c:v>
                </c:pt>
                <c:pt idx="3">
                  <c:v>0.74300000000000177</c:v>
                </c:pt>
                <c:pt idx="4">
                  <c:v>0.72900000000000065</c:v>
                </c:pt>
                <c:pt idx="5">
                  <c:v>0.71400000000000063</c:v>
                </c:pt>
                <c:pt idx="6">
                  <c:v>0.70000000000000062</c:v>
                </c:pt>
                <c:pt idx="7">
                  <c:v>0.70000000000000062</c:v>
                </c:pt>
                <c:pt idx="8">
                  <c:v>0.68600000000000005</c:v>
                </c:pt>
                <c:pt idx="9">
                  <c:v>0.67100000000000226</c:v>
                </c:pt>
                <c:pt idx="10">
                  <c:v>0.67100000000000226</c:v>
                </c:pt>
                <c:pt idx="11">
                  <c:v>0.64300000000000201</c:v>
                </c:pt>
                <c:pt idx="12">
                  <c:v>0.64300000000000201</c:v>
                </c:pt>
                <c:pt idx="13">
                  <c:v>0.629000000000002</c:v>
                </c:pt>
                <c:pt idx="14">
                  <c:v>0.61400000000000177</c:v>
                </c:pt>
                <c:pt idx="15">
                  <c:v>0.60000000000000064</c:v>
                </c:pt>
                <c:pt idx="16">
                  <c:v>0.58599999999999997</c:v>
                </c:pt>
                <c:pt idx="17">
                  <c:v>0.55700000000000005</c:v>
                </c:pt>
                <c:pt idx="18">
                  <c:v>0.55700000000000005</c:v>
                </c:pt>
                <c:pt idx="19">
                  <c:v>0.55700000000000005</c:v>
                </c:pt>
                <c:pt idx="20">
                  <c:v>0.54300000000000004</c:v>
                </c:pt>
                <c:pt idx="21">
                  <c:v>0.53600000000000003</c:v>
                </c:pt>
                <c:pt idx="22">
                  <c:v>0.52900000000000003</c:v>
                </c:pt>
                <c:pt idx="23">
                  <c:v>0.52900000000000003</c:v>
                </c:pt>
                <c:pt idx="24">
                  <c:v>0.52900000000000003</c:v>
                </c:pt>
                <c:pt idx="25">
                  <c:v>0.443</c:v>
                </c:pt>
                <c:pt idx="26">
                  <c:v>0.41400000000000031</c:v>
                </c:pt>
                <c:pt idx="27">
                  <c:v>0.41400000000000031</c:v>
                </c:pt>
                <c:pt idx="28">
                  <c:v>0.41400000000000031</c:v>
                </c:pt>
                <c:pt idx="29">
                  <c:v>0.37100000000000088</c:v>
                </c:pt>
                <c:pt idx="30">
                  <c:v>0.35700000000000032</c:v>
                </c:pt>
                <c:pt idx="31">
                  <c:v>0.32900000000000112</c:v>
                </c:pt>
                <c:pt idx="32">
                  <c:v>0.30000000000000032</c:v>
                </c:pt>
                <c:pt idx="33">
                  <c:v>0.24300000000000024</c:v>
                </c:pt>
                <c:pt idx="34">
                  <c:v>0.2</c:v>
                </c:pt>
                <c:pt idx="35">
                  <c:v>0.68500000000000005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2575872"/>
        <c:axId val="162577408"/>
      </c:barChart>
      <c:catAx>
        <c:axId val="162575872"/>
        <c:scaling>
          <c:orientation val="maxMin"/>
        </c:scaling>
        <c:axPos val="l"/>
        <c:numFmt formatCode="General" sourceLinked="1"/>
        <c:tickLblPos val="nextTo"/>
        <c:crossAx val="162577408"/>
        <c:crosses val="autoZero"/>
        <c:auto val="1"/>
        <c:lblAlgn val="ctr"/>
        <c:lblOffset val="100"/>
      </c:catAx>
      <c:valAx>
        <c:axId val="162577408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2575872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Лист1!$A$4:$A$39</c:f>
              <c:strCache>
                <c:ptCount val="36"/>
                <c:pt idx="0">
                  <c:v>Карасукский МР</c:v>
                </c:pt>
                <c:pt idx="1">
                  <c:v>г. Новосибирск</c:v>
                </c:pt>
                <c:pt idx="2">
                  <c:v>г. Обь</c:v>
                </c:pt>
                <c:pt idx="3">
                  <c:v>г. Бердск</c:v>
                </c:pt>
                <c:pt idx="4">
                  <c:v>Барабинский МР</c:v>
                </c:pt>
                <c:pt idx="5">
                  <c:v>Чистоозерный МР</c:v>
                </c:pt>
                <c:pt idx="6">
                  <c:v>р. п. Кольцово</c:v>
                </c:pt>
                <c:pt idx="7">
                  <c:v>Новосибирский МР</c:v>
                </c:pt>
                <c:pt idx="8">
                  <c:v>Чулымский МР</c:v>
                </c:pt>
                <c:pt idx="9">
                  <c:v>Краснозерский МР</c:v>
                </c:pt>
                <c:pt idx="10">
                  <c:v>Баганский МР</c:v>
                </c:pt>
                <c:pt idx="11">
                  <c:v>Черепановский МР</c:v>
                </c:pt>
                <c:pt idx="12">
                  <c:v>Каргатский МР</c:v>
                </c:pt>
                <c:pt idx="13">
                  <c:v>Венгеровский МР</c:v>
                </c:pt>
                <c:pt idx="14">
                  <c:v>Чановский МР</c:v>
                </c:pt>
                <c:pt idx="15">
                  <c:v>г. Искитим</c:v>
                </c:pt>
                <c:pt idx="16">
                  <c:v>Татарский МР</c:v>
                </c:pt>
                <c:pt idx="17">
                  <c:v>Тогучинский МР</c:v>
                </c:pt>
                <c:pt idx="18">
                  <c:v>Болотнинский МР</c:v>
                </c:pt>
                <c:pt idx="19">
                  <c:v>Северный МР</c:v>
                </c:pt>
                <c:pt idx="20">
                  <c:v>Кочковский МР</c:v>
                </c:pt>
                <c:pt idx="21">
                  <c:v>Колыванский МР</c:v>
                </c:pt>
                <c:pt idx="22">
                  <c:v>Коченевский МР</c:v>
                </c:pt>
                <c:pt idx="23">
                  <c:v>Мошковский МР</c:v>
                </c:pt>
                <c:pt idx="24">
                  <c:v>Куйбышевский МР</c:v>
                </c:pt>
                <c:pt idx="25">
                  <c:v>Купинский МР</c:v>
                </c:pt>
                <c:pt idx="26">
                  <c:v>Здвинский МР</c:v>
                </c:pt>
                <c:pt idx="27">
                  <c:v>Маслянинский МР</c:v>
                </c:pt>
                <c:pt idx="28">
                  <c:v>Сузунский МР</c:v>
                </c:pt>
                <c:pt idx="29">
                  <c:v>Убинский МР</c:v>
                </c:pt>
                <c:pt idx="30">
                  <c:v>Ордынский МР</c:v>
                </c:pt>
                <c:pt idx="31">
                  <c:v>Доволенский МР</c:v>
                </c:pt>
                <c:pt idx="32">
                  <c:v>Искитимский МР</c:v>
                </c:pt>
                <c:pt idx="33">
                  <c:v>Кыштовский МР</c:v>
                </c:pt>
                <c:pt idx="34">
                  <c:v>Усть-Таркский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Лист1!$B$4:$B$39</c:f>
              <c:numCache>
                <c:formatCode>0.0%</c:formatCode>
                <c:ptCount val="36"/>
                <c:pt idx="0">
                  <c:v>0.81399999999999995</c:v>
                </c:pt>
                <c:pt idx="1">
                  <c:v>0.70300000000000062</c:v>
                </c:pt>
                <c:pt idx="2">
                  <c:v>0.70000000000000062</c:v>
                </c:pt>
                <c:pt idx="3">
                  <c:v>0.58599999999999997</c:v>
                </c:pt>
                <c:pt idx="4">
                  <c:v>0.58599999999999997</c:v>
                </c:pt>
                <c:pt idx="5">
                  <c:v>0.57099999999999995</c:v>
                </c:pt>
                <c:pt idx="6">
                  <c:v>0.52900000000000003</c:v>
                </c:pt>
                <c:pt idx="7">
                  <c:v>0.5</c:v>
                </c:pt>
                <c:pt idx="8">
                  <c:v>0.48600000000000032</c:v>
                </c:pt>
                <c:pt idx="9">
                  <c:v>0.45700000000000002</c:v>
                </c:pt>
                <c:pt idx="10">
                  <c:v>0.443</c:v>
                </c:pt>
                <c:pt idx="11">
                  <c:v>0.42900000000000038</c:v>
                </c:pt>
                <c:pt idx="12">
                  <c:v>0.41400000000000031</c:v>
                </c:pt>
                <c:pt idx="13">
                  <c:v>0.4</c:v>
                </c:pt>
                <c:pt idx="14">
                  <c:v>0.4</c:v>
                </c:pt>
                <c:pt idx="15">
                  <c:v>0.38600000000000101</c:v>
                </c:pt>
                <c:pt idx="16">
                  <c:v>0.38600000000000101</c:v>
                </c:pt>
                <c:pt idx="17">
                  <c:v>0.38600000000000101</c:v>
                </c:pt>
                <c:pt idx="18">
                  <c:v>0.37100000000000088</c:v>
                </c:pt>
                <c:pt idx="19">
                  <c:v>0.37100000000000088</c:v>
                </c:pt>
                <c:pt idx="20">
                  <c:v>0.34800000000000031</c:v>
                </c:pt>
                <c:pt idx="21">
                  <c:v>0.34300000000000008</c:v>
                </c:pt>
                <c:pt idx="22">
                  <c:v>0.34300000000000008</c:v>
                </c:pt>
                <c:pt idx="23">
                  <c:v>0.32900000000000112</c:v>
                </c:pt>
                <c:pt idx="24">
                  <c:v>0.31400000000000089</c:v>
                </c:pt>
                <c:pt idx="25">
                  <c:v>0.31400000000000089</c:v>
                </c:pt>
                <c:pt idx="26">
                  <c:v>0.30000000000000032</c:v>
                </c:pt>
                <c:pt idx="27">
                  <c:v>0.24300000000000024</c:v>
                </c:pt>
                <c:pt idx="28">
                  <c:v>0.22900000000000001</c:v>
                </c:pt>
                <c:pt idx="29">
                  <c:v>0.21400000000000041</c:v>
                </c:pt>
                <c:pt idx="30">
                  <c:v>0.2</c:v>
                </c:pt>
                <c:pt idx="31">
                  <c:v>0.17100000000000001</c:v>
                </c:pt>
                <c:pt idx="32">
                  <c:v>0.17100000000000001</c:v>
                </c:pt>
                <c:pt idx="33">
                  <c:v>0.15700000000000044</c:v>
                </c:pt>
                <c:pt idx="34">
                  <c:v>0.15700000000000044</c:v>
                </c:pt>
                <c:pt idx="35">
                  <c:v>0.58499999999999996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2818688"/>
        <c:axId val="162828672"/>
      </c:barChart>
      <c:catAx>
        <c:axId val="162818688"/>
        <c:scaling>
          <c:orientation val="maxMin"/>
        </c:scaling>
        <c:axPos val="l"/>
        <c:numFmt formatCode="General" sourceLinked="1"/>
        <c:tickLblPos val="nextTo"/>
        <c:crossAx val="162828672"/>
        <c:crosses val="autoZero"/>
        <c:auto val="1"/>
        <c:lblAlgn val="ctr"/>
        <c:lblOffset val="100"/>
      </c:catAx>
      <c:valAx>
        <c:axId val="162828672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2818688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898979543513495"/>
          <c:y val="4.0151525891816704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Лист1!$A$4:$A$39</c:f>
              <c:strCache>
                <c:ptCount val="36"/>
                <c:pt idx="0">
                  <c:v>г. Новосибирск</c:v>
                </c:pt>
                <c:pt idx="1">
                  <c:v>г. Бердск</c:v>
                </c:pt>
                <c:pt idx="2">
                  <c:v>Карасукский МР</c:v>
                </c:pt>
                <c:pt idx="3">
                  <c:v>Баганский МР</c:v>
                </c:pt>
                <c:pt idx="4">
                  <c:v>Купинский МР</c:v>
                </c:pt>
                <c:pt idx="5">
                  <c:v>Черепановский МР</c:v>
                </c:pt>
                <c:pt idx="6">
                  <c:v>р. п. Кольцово</c:v>
                </c:pt>
                <c:pt idx="7">
                  <c:v>Куйбышевский МР</c:v>
                </c:pt>
                <c:pt idx="8">
                  <c:v>Коченевский МР</c:v>
                </c:pt>
                <c:pt idx="9">
                  <c:v>Чулымский МР</c:v>
                </c:pt>
                <c:pt idx="10">
                  <c:v>г. Искитим</c:v>
                </c:pt>
                <c:pt idx="11">
                  <c:v>Каргатский МР</c:v>
                </c:pt>
                <c:pt idx="12">
                  <c:v>Убинский МР</c:v>
                </c:pt>
                <c:pt idx="13">
                  <c:v>Кочковский МР</c:v>
                </c:pt>
                <c:pt idx="14">
                  <c:v>Тогучинский МР</c:v>
                </c:pt>
                <c:pt idx="15">
                  <c:v>г. Обь</c:v>
                </c:pt>
                <c:pt idx="16">
                  <c:v>Венгеровский МР</c:v>
                </c:pt>
                <c:pt idx="17">
                  <c:v>Колыванский МР</c:v>
                </c:pt>
                <c:pt idx="18">
                  <c:v>Кыштовский МР</c:v>
                </c:pt>
                <c:pt idx="19">
                  <c:v>Северный МР</c:v>
                </c:pt>
                <c:pt idx="20">
                  <c:v>Чановский МР</c:v>
                </c:pt>
                <c:pt idx="21">
                  <c:v>Мошковский МР</c:v>
                </c:pt>
                <c:pt idx="22">
                  <c:v>Ордынский МР</c:v>
                </c:pt>
                <c:pt idx="23">
                  <c:v>Татарский МР</c:v>
                </c:pt>
                <c:pt idx="24">
                  <c:v>Новосибирский МР</c:v>
                </c:pt>
                <c:pt idx="25">
                  <c:v>Барабинский МР</c:v>
                </c:pt>
                <c:pt idx="26">
                  <c:v>Чистоозерный МР</c:v>
                </c:pt>
                <c:pt idx="27">
                  <c:v>Болотнинский МР</c:v>
                </c:pt>
                <c:pt idx="28">
                  <c:v>Сузунский МР</c:v>
                </c:pt>
                <c:pt idx="29">
                  <c:v>Здвинский МР</c:v>
                </c:pt>
                <c:pt idx="30">
                  <c:v>Краснозерский МР</c:v>
                </c:pt>
                <c:pt idx="31">
                  <c:v>Маслянинский МР</c:v>
                </c:pt>
                <c:pt idx="32">
                  <c:v>Искитимский МР</c:v>
                </c:pt>
                <c:pt idx="33">
                  <c:v>Усть-Таркский МР</c:v>
                </c:pt>
                <c:pt idx="34">
                  <c:v>Доволенский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Лист1!$B$4:$B$39</c:f>
              <c:numCache>
                <c:formatCode>0.0%</c:formatCode>
                <c:ptCount val="36"/>
                <c:pt idx="0">
                  <c:v>0.71000000000000063</c:v>
                </c:pt>
                <c:pt idx="1">
                  <c:v>0.68600000000000005</c:v>
                </c:pt>
                <c:pt idx="2">
                  <c:v>0.67100000000000226</c:v>
                </c:pt>
                <c:pt idx="3">
                  <c:v>0.41400000000000031</c:v>
                </c:pt>
                <c:pt idx="4">
                  <c:v>0.37100000000000088</c:v>
                </c:pt>
                <c:pt idx="5">
                  <c:v>0.34300000000000008</c:v>
                </c:pt>
                <c:pt idx="6">
                  <c:v>0.32900000000000112</c:v>
                </c:pt>
                <c:pt idx="7">
                  <c:v>0.32900000000000112</c:v>
                </c:pt>
                <c:pt idx="8">
                  <c:v>0.31400000000000089</c:v>
                </c:pt>
                <c:pt idx="9">
                  <c:v>0.31400000000000089</c:v>
                </c:pt>
                <c:pt idx="10">
                  <c:v>0.30000000000000032</c:v>
                </c:pt>
                <c:pt idx="11">
                  <c:v>0.30000000000000032</c:v>
                </c:pt>
                <c:pt idx="12">
                  <c:v>0.30000000000000032</c:v>
                </c:pt>
                <c:pt idx="13">
                  <c:v>0.29000000000000031</c:v>
                </c:pt>
                <c:pt idx="14">
                  <c:v>0.28600000000000031</c:v>
                </c:pt>
                <c:pt idx="15">
                  <c:v>0.27100000000000002</c:v>
                </c:pt>
                <c:pt idx="16">
                  <c:v>0.27100000000000002</c:v>
                </c:pt>
                <c:pt idx="17">
                  <c:v>0.27100000000000002</c:v>
                </c:pt>
                <c:pt idx="18">
                  <c:v>0.24300000000000024</c:v>
                </c:pt>
                <c:pt idx="19">
                  <c:v>0.24300000000000024</c:v>
                </c:pt>
                <c:pt idx="20">
                  <c:v>0.24300000000000024</c:v>
                </c:pt>
                <c:pt idx="21">
                  <c:v>0.22900000000000001</c:v>
                </c:pt>
                <c:pt idx="22">
                  <c:v>0.22900000000000001</c:v>
                </c:pt>
                <c:pt idx="23">
                  <c:v>0.22900000000000001</c:v>
                </c:pt>
                <c:pt idx="24">
                  <c:v>0.2</c:v>
                </c:pt>
                <c:pt idx="25">
                  <c:v>0.18600000000000044</c:v>
                </c:pt>
                <c:pt idx="26">
                  <c:v>0.18600000000000044</c:v>
                </c:pt>
                <c:pt idx="27">
                  <c:v>0.15700000000000044</c:v>
                </c:pt>
                <c:pt idx="28">
                  <c:v>0.15700000000000044</c:v>
                </c:pt>
                <c:pt idx="29">
                  <c:v>0.129</c:v>
                </c:pt>
                <c:pt idx="30">
                  <c:v>0.129</c:v>
                </c:pt>
                <c:pt idx="31">
                  <c:v>0.129</c:v>
                </c:pt>
                <c:pt idx="32">
                  <c:v>0.114</c:v>
                </c:pt>
                <c:pt idx="33">
                  <c:v>0.1</c:v>
                </c:pt>
                <c:pt idx="34">
                  <c:v>5.7000000000000023E-2</c:v>
                </c:pt>
                <c:pt idx="35">
                  <c:v>0.54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3143680"/>
        <c:axId val="163145216"/>
      </c:barChart>
      <c:catAx>
        <c:axId val="163143680"/>
        <c:scaling>
          <c:orientation val="maxMin"/>
        </c:scaling>
        <c:axPos val="l"/>
        <c:numFmt formatCode="General" sourceLinked="1"/>
        <c:tickLblPos val="nextTo"/>
        <c:crossAx val="163145216"/>
        <c:crosses val="autoZero"/>
        <c:auto val="1"/>
        <c:lblAlgn val="ctr"/>
        <c:lblOffset val="100"/>
      </c:catAx>
      <c:valAx>
        <c:axId val="163145216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3143680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898979543513495"/>
          <c:y val="4.0151525891816704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26"/>
              <c:layout>
                <c:manualLayout>
                  <c:x val="5.8811997647519997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1DB-43A3-B74F-305A522A2EBC}"/>
                </c:ext>
              </c:extLst>
            </c:dLbl>
            <c:dLbl>
              <c:idx val="27"/>
              <c:layout>
                <c:manualLayout>
                  <c:x val="5.8811997647519997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1DB-43A3-B74F-305A522A2EBC}"/>
                </c:ext>
              </c:extLst>
            </c:dLbl>
            <c:dLbl>
              <c:idx val="28"/>
              <c:layout>
                <c:manualLayout>
                  <c:x val="1.176239952950402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1DB-43A3-B74F-305A522A2EBC}"/>
                </c:ext>
              </c:extLst>
            </c:dLbl>
            <c:dLbl>
              <c:idx val="29"/>
              <c:layout>
                <c:manualLayout>
                  <c:x val="1.176239952950402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1DB-43A3-B74F-305A522A2EBC}"/>
                </c:ext>
              </c:extLst>
            </c:dLbl>
            <c:dLbl>
              <c:idx val="30"/>
              <c:layout>
                <c:manualLayout>
                  <c:x val="1.176239952950402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1DB-43A3-B74F-305A522A2EBC}"/>
                </c:ext>
              </c:extLst>
            </c:dLbl>
            <c:dLbl>
              <c:idx val="31"/>
              <c:layout>
                <c:manualLayout>
                  <c:x val="1.7643599294256102E-2"/>
                  <c:y val="3.6010082823190628E-3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1DB-43A3-B74F-305A522A2EBC}"/>
                </c:ext>
              </c:extLst>
            </c:dLbl>
            <c:dLbl>
              <c:idx val="32"/>
              <c:layout>
                <c:manualLayout>
                  <c:x val="1.5683199372671989E-2"/>
                  <c:y val="1.8005041411595301E-3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1DB-43A3-B74F-305A522A2EBC}"/>
                </c:ext>
              </c:extLst>
            </c:dLbl>
            <c:dLbl>
              <c:idx val="33"/>
              <c:layout>
                <c:manualLayout>
                  <c:x val="1.5683199372671989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1DB-43A3-B74F-305A522A2EBC}"/>
                </c:ext>
              </c:extLst>
            </c:dLbl>
            <c:dLbl>
              <c:idx val="34"/>
              <c:layout>
                <c:manualLayout>
                  <c:x val="2.1564399137424035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1DB-43A3-B74F-305A522A2EBC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Лист1!$A$4:$A$39</c:f>
              <c:strCache>
                <c:ptCount val="36"/>
                <c:pt idx="0">
                  <c:v>г. Новосибирск</c:v>
                </c:pt>
                <c:pt idx="1">
                  <c:v>г. Бердск</c:v>
                </c:pt>
                <c:pt idx="2">
                  <c:v>Черепановский МР</c:v>
                </c:pt>
                <c:pt idx="3">
                  <c:v>Карасукский МР</c:v>
                </c:pt>
                <c:pt idx="4">
                  <c:v>Баганский МР</c:v>
                </c:pt>
                <c:pt idx="5">
                  <c:v>Татарский МР</c:v>
                </c:pt>
                <c:pt idx="6">
                  <c:v>г. Искитим</c:v>
                </c:pt>
                <c:pt idx="7">
                  <c:v>Каргатский МР</c:v>
                </c:pt>
                <c:pt idx="8">
                  <c:v>Новосибирский МР</c:v>
                </c:pt>
                <c:pt idx="9">
                  <c:v>Колыванский МР</c:v>
                </c:pt>
                <c:pt idx="10">
                  <c:v>Чулымский МР</c:v>
                </c:pt>
                <c:pt idx="11">
                  <c:v>Ордынский МР</c:v>
                </c:pt>
                <c:pt idx="12">
                  <c:v>г. Обь</c:v>
                </c:pt>
                <c:pt idx="13">
                  <c:v>Куйбышевский МР</c:v>
                </c:pt>
                <c:pt idx="14">
                  <c:v>Купинский МР</c:v>
                </c:pt>
                <c:pt idx="15">
                  <c:v>Кыштовский МР</c:v>
                </c:pt>
                <c:pt idx="16">
                  <c:v>Тогучинский МР</c:v>
                </c:pt>
                <c:pt idx="17">
                  <c:v>р. п. Кольцово</c:v>
                </c:pt>
                <c:pt idx="18">
                  <c:v>Краснозерский МР</c:v>
                </c:pt>
                <c:pt idx="19">
                  <c:v>Мошковский МР</c:v>
                </c:pt>
                <c:pt idx="20">
                  <c:v>Убинский МР</c:v>
                </c:pt>
                <c:pt idx="21">
                  <c:v>Сузунский МР</c:v>
                </c:pt>
                <c:pt idx="22">
                  <c:v>Барабинский МР</c:v>
                </c:pt>
                <c:pt idx="23">
                  <c:v>Искитимский МР</c:v>
                </c:pt>
                <c:pt idx="24">
                  <c:v>Северный МР</c:v>
                </c:pt>
                <c:pt idx="25">
                  <c:v>Доволенский МР</c:v>
                </c:pt>
                <c:pt idx="26">
                  <c:v>Чановский МР</c:v>
                </c:pt>
                <c:pt idx="27">
                  <c:v>Чистоозерный МР</c:v>
                </c:pt>
                <c:pt idx="28">
                  <c:v>Венгеровский МР</c:v>
                </c:pt>
                <c:pt idx="29">
                  <c:v>Коченевский МР</c:v>
                </c:pt>
                <c:pt idx="30">
                  <c:v>Усть-Таркский МР</c:v>
                </c:pt>
                <c:pt idx="31">
                  <c:v>Болотнинский МР</c:v>
                </c:pt>
                <c:pt idx="32">
                  <c:v>Здвинский МР</c:v>
                </c:pt>
                <c:pt idx="33">
                  <c:v>Кочковский МР</c:v>
                </c:pt>
                <c:pt idx="34">
                  <c:v>Маслянинский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Лист1!$B$4:$B$39</c:f>
              <c:numCache>
                <c:formatCode>0.0%</c:formatCode>
                <c:ptCount val="36"/>
                <c:pt idx="0">
                  <c:v>0.71000000000000063</c:v>
                </c:pt>
                <c:pt idx="1">
                  <c:v>0.67100000000000226</c:v>
                </c:pt>
                <c:pt idx="2">
                  <c:v>0.45700000000000002</c:v>
                </c:pt>
                <c:pt idx="3">
                  <c:v>0.35700000000000032</c:v>
                </c:pt>
                <c:pt idx="4">
                  <c:v>0.32900000000000112</c:v>
                </c:pt>
                <c:pt idx="5">
                  <c:v>0.27100000000000002</c:v>
                </c:pt>
                <c:pt idx="6">
                  <c:v>0.22900000000000001</c:v>
                </c:pt>
                <c:pt idx="7">
                  <c:v>0.22900000000000001</c:v>
                </c:pt>
                <c:pt idx="8">
                  <c:v>0.22900000000000001</c:v>
                </c:pt>
                <c:pt idx="9">
                  <c:v>0.21400000000000041</c:v>
                </c:pt>
                <c:pt idx="10">
                  <c:v>0.2</c:v>
                </c:pt>
                <c:pt idx="11">
                  <c:v>0.18600000000000044</c:v>
                </c:pt>
                <c:pt idx="12">
                  <c:v>0.17100000000000001</c:v>
                </c:pt>
                <c:pt idx="13">
                  <c:v>0.17100000000000001</c:v>
                </c:pt>
                <c:pt idx="14">
                  <c:v>0.17100000000000001</c:v>
                </c:pt>
                <c:pt idx="15">
                  <c:v>0.17100000000000001</c:v>
                </c:pt>
                <c:pt idx="16">
                  <c:v>0.14300000000000004</c:v>
                </c:pt>
                <c:pt idx="17">
                  <c:v>0.129</c:v>
                </c:pt>
                <c:pt idx="18">
                  <c:v>0.129</c:v>
                </c:pt>
                <c:pt idx="19">
                  <c:v>0.129</c:v>
                </c:pt>
                <c:pt idx="20">
                  <c:v>0.129</c:v>
                </c:pt>
                <c:pt idx="21">
                  <c:v>0.114</c:v>
                </c:pt>
                <c:pt idx="22">
                  <c:v>0.1</c:v>
                </c:pt>
                <c:pt idx="23">
                  <c:v>0.1</c:v>
                </c:pt>
                <c:pt idx="24">
                  <c:v>0.1</c:v>
                </c:pt>
                <c:pt idx="25">
                  <c:v>8.6000000000000021E-2</c:v>
                </c:pt>
                <c:pt idx="26">
                  <c:v>5.7000000000000023E-2</c:v>
                </c:pt>
                <c:pt idx="27">
                  <c:v>5.7000000000000023E-2</c:v>
                </c:pt>
                <c:pt idx="28">
                  <c:v>4.3000000000000003E-2</c:v>
                </c:pt>
                <c:pt idx="29">
                  <c:v>4.3000000000000003E-2</c:v>
                </c:pt>
                <c:pt idx="30">
                  <c:v>4.3000000000000003E-2</c:v>
                </c:pt>
                <c:pt idx="31">
                  <c:v>2.9000000000000001E-2</c:v>
                </c:pt>
                <c:pt idx="32">
                  <c:v>2.9000000000000001E-2</c:v>
                </c:pt>
                <c:pt idx="33">
                  <c:v>2.9000000000000001E-2</c:v>
                </c:pt>
                <c:pt idx="34">
                  <c:v>1.4E-2</c:v>
                </c:pt>
                <c:pt idx="35">
                  <c:v>0.50700000000000001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3234560"/>
        <c:axId val="163236096"/>
      </c:barChart>
      <c:catAx>
        <c:axId val="163234560"/>
        <c:scaling>
          <c:orientation val="maxMin"/>
        </c:scaling>
        <c:axPos val="l"/>
        <c:numFmt formatCode="General" sourceLinked="1"/>
        <c:tickLblPos val="nextTo"/>
        <c:crossAx val="163236096"/>
        <c:crosses val="autoZero"/>
        <c:auto val="1"/>
        <c:lblAlgn val="ctr"/>
        <c:lblOffset val="100"/>
      </c:catAx>
      <c:valAx>
        <c:axId val="163236096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3234560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898979543513495"/>
          <c:y val="4.0151525891816704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Лист1!$A$5:$A$40</c:f>
              <c:strCache>
                <c:ptCount val="36"/>
                <c:pt idx="0">
                  <c:v>Каргатский МР</c:v>
                </c:pt>
                <c:pt idx="1">
                  <c:v>Ордынский МР</c:v>
                </c:pt>
                <c:pt idx="2">
                  <c:v>Маслянинский МР</c:v>
                </c:pt>
                <c:pt idx="3">
                  <c:v>Баганский МР</c:v>
                </c:pt>
                <c:pt idx="4">
                  <c:v>г. Обь</c:v>
                </c:pt>
                <c:pt idx="5">
                  <c:v>Сузунский МР</c:v>
                </c:pt>
                <c:pt idx="6">
                  <c:v>Чулымский МР</c:v>
                </c:pt>
                <c:pt idx="7">
                  <c:v>Доволенский МР</c:v>
                </c:pt>
                <c:pt idx="8">
                  <c:v>г. Бердск</c:v>
                </c:pt>
                <c:pt idx="9">
                  <c:v>Черепановский МР</c:v>
                </c:pt>
                <c:pt idx="10">
                  <c:v>Татарский МР</c:v>
                </c:pt>
                <c:pt idx="11">
                  <c:v>Кочковский МР</c:v>
                </c:pt>
                <c:pt idx="12">
                  <c:v>Колыванский МР</c:v>
                </c:pt>
                <c:pt idx="13">
                  <c:v>Болотнинский МР</c:v>
                </c:pt>
                <c:pt idx="14">
                  <c:v>Искитимский МР</c:v>
                </c:pt>
                <c:pt idx="15">
                  <c:v>Краснозерский МР</c:v>
                </c:pt>
                <c:pt idx="16">
                  <c:v>Мошковский МР</c:v>
                </c:pt>
                <c:pt idx="17">
                  <c:v>Усть-Таркский МР</c:v>
                </c:pt>
                <c:pt idx="18">
                  <c:v>Куйбышевский МР</c:v>
                </c:pt>
                <c:pt idx="19">
                  <c:v>Купинский МР</c:v>
                </c:pt>
                <c:pt idx="20">
                  <c:v>Барабинский МР</c:v>
                </c:pt>
                <c:pt idx="21">
                  <c:v>Венгеровский МР</c:v>
                </c:pt>
                <c:pt idx="22">
                  <c:v>Северный МР</c:v>
                </c:pt>
                <c:pt idx="23">
                  <c:v>Тогучинский МР</c:v>
                </c:pt>
                <c:pt idx="24">
                  <c:v>г. Искитим</c:v>
                </c:pt>
                <c:pt idx="25">
                  <c:v>Новосибирский МР</c:v>
                </c:pt>
                <c:pt idx="26">
                  <c:v>Кыштовский МР</c:v>
                </c:pt>
                <c:pt idx="27">
                  <c:v>Коченевский МР</c:v>
                </c:pt>
                <c:pt idx="28">
                  <c:v>г. Новосибирск</c:v>
                </c:pt>
                <c:pt idx="29">
                  <c:v>Здвинский МР</c:v>
                </c:pt>
                <c:pt idx="30">
                  <c:v>Чистоозерный МР</c:v>
                </c:pt>
                <c:pt idx="31">
                  <c:v>Карасукский МР</c:v>
                </c:pt>
                <c:pt idx="32">
                  <c:v>Чановский МР</c:v>
                </c:pt>
                <c:pt idx="33">
                  <c:v>р. п. Кольцово</c:v>
                </c:pt>
                <c:pt idx="34">
                  <c:v>Убинский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Лист1!$B$5:$B$40</c:f>
              <c:numCache>
                <c:formatCode>0.0%</c:formatCode>
                <c:ptCount val="36"/>
                <c:pt idx="0">
                  <c:v>0.95700000000000063</c:v>
                </c:pt>
                <c:pt idx="1">
                  <c:v>0.85700000000000065</c:v>
                </c:pt>
                <c:pt idx="2">
                  <c:v>0.82900000000000063</c:v>
                </c:pt>
                <c:pt idx="3">
                  <c:v>0.67100000000000226</c:v>
                </c:pt>
                <c:pt idx="4">
                  <c:v>0.65700000000000225</c:v>
                </c:pt>
                <c:pt idx="5">
                  <c:v>0.65700000000000225</c:v>
                </c:pt>
                <c:pt idx="6">
                  <c:v>0.60000000000000064</c:v>
                </c:pt>
                <c:pt idx="7">
                  <c:v>0.58599999999999997</c:v>
                </c:pt>
                <c:pt idx="8">
                  <c:v>0.57099999999999995</c:v>
                </c:pt>
                <c:pt idx="9">
                  <c:v>0.55700000000000005</c:v>
                </c:pt>
                <c:pt idx="10">
                  <c:v>0.54300000000000004</c:v>
                </c:pt>
                <c:pt idx="11">
                  <c:v>0.53600000000000003</c:v>
                </c:pt>
                <c:pt idx="12">
                  <c:v>0.52900000000000003</c:v>
                </c:pt>
                <c:pt idx="13">
                  <c:v>0.51400000000000001</c:v>
                </c:pt>
                <c:pt idx="14">
                  <c:v>0.5</c:v>
                </c:pt>
                <c:pt idx="15">
                  <c:v>0.48600000000000032</c:v>
                </c:pt>
                <c:pt idx="16">
                  <c:v>0.48600000000000032</c:v>
                </c:pt>
                <c:pt idx="17">
                  <c:v>0.48600000000000032</c:v>
                </c:pt>
                <c:pt idx="18">
                  <c:v>0.47100000000000031</c:v>
                </c:pt>
                <c:pt idx="19">
                  <c:v>0.47100000000000031</c:v>
                </c:pt>
                <c:pt idx="20">
                  <c:v>0.45700000000000002</c:v>
                </c:pt>
                <c:pt idx="21">
                  <c:v>0.443</c:v>
                </c:pt>
                <c:pt idx="22">
                  <c:v>0.443</c:v>
                </c:pt>
                <c:pt idx="23">
                  <c:v>0.443</c:v>
                </c:pt>
                <c:pt idx="24">
                  <c:v>0.42900000000000038</c:v>
                </c:pt>
                <c:pt idx="25">
                  <c:v>0.42900000000000038</c:v>
                </c:pt>
                <c:pt idx="26">
                  <c:v>0.41400000000000031</c:v>
                </c:pt>
                <c:pt idx="27">
                  <c:v>0.4</c:v>
                </c:pt>
                <c:pt idx="28">
                  <c:v>0.38700000000000101</c:v>
                </c:pt>
                <c:pt idx="29">
                  <c:v>0.38600000000000101</c:v>
                </c:pt>
                <c:pt idx="30">
                  <c:v>0.38600000000000101</c:v>
                </c:pt>
                <c:pt idx="31">
                  <c:v>0.35700000000000032</c:v>
                </c:pt>
                <c:pt idx="32">
                  <c:v>0.34300000000000008</c:v>
                </c:pt>
                <c:pt idx="33">
                  <c:v>0.25700000000000001</c:v>
                </c:pt>
                <c:pt idx="34">
                  <c:v>0.22900000000000001</c:v>
                </c:pt>
                <c:pt idx="35">
                  <c:v>0.43500000000000089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3059584"/>
        <c:axId val="163061120"/>
      </c:barChart>
      <c:catAx>
        <c:axId val="163059584"/>
        <c:scaling>
          <c:orientation val="maxMin"/>
        </c:scaling>
        <c:axPos val="l"/>
        <c:numFmt formatCode="General" sourceLinked="1"/>
        <c:tickLblPos val="nextTo"/>
        <c:crossAx val="163061120"/>
        <c:crosses val="autoZero"/>
        <c:auto val="1"/>
        <c:lblAlgn val="ctr"/>
        <c:lblOffset val="100"/>
      </c:catAx>
      <c:valAx>
        <c:axId val="163061120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3059584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НСО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Интернет-банкинг</c:v>
                </c:pt>
                <c:pt idx="1">
                  <c:v>Мобильный банкинг через приложение</c:v>
                </c:pt>
                <c:pt idx="2">
                  <c:v>Мобильный банкинг через СМС-команды</c:v>
                </c:pt>
                <c:pt idx="3">
                  <c:v>Доля населения, использующего дистанционный доступ к счетам</c:v>
                </c:pt>
              </c:strCache>
            </c:strRef>
          </c:cat>
          <c:val>
            <c:numRef>
              <c:f>Лист1!$B$2:$B$5</c:f>
              <c:numCache>
                <c:formatCode>0.0%</c:formatCode>
                <c:ptCount val="4"/>
                <c:pt idx="0">
                  <c:v>0.54</c:v>
                </c:pt>
                <c:pt idx="1">
                  <c:v>0.58499999999999996</c:v>
                </c:pt>
                <c:pt idx="2">
                  <c:v>0.17900000000000021</c:v>
                </c:pt>
                <c:pt idx="3">
                  <c:v>0.73600000000000065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РФ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2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Интернет-банкинг</c:v>
                </c:pt>
                <c:pt idx="1">
                  <c:v>Мобильный банкинг через приложение</c:v>
                </c:pt>
                <c:pt idx="2">
                  <c:v>Мобильный банкинг через СМС-команды</c:v>
                </c:pt>
                <c:pt idx="3">
                  <c:v>Доля населения, использующего дистанционный доступ к счетам</c:v>
                </c:pt>
              </c:strCache>
            </c:strRef>
          </c:cat>
          <c:val>
            <c:numRef>
              <c:f>Лист1!$C$2:$C$5</c:f>
              <c:numCache>
                <c:formatCode>0.0%</c:formatCode>
                <c:ptCount val="4"/>
                <c:pt idx="0">
                  <c:v>0.27740000000000031</c:v>
                </c:pt>
                <c:pt idx="1">
                  <c:v>0.41980000000000101</c:v>
                </c:pt>
                <c:pt idx="2">
                  <c:v>0.27900000000000008</c:v>
                </c:pt>
                <c:pt idx="3">
                  <c:v>0.55200000000000005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D92-4F86-B86B-1F08535D8009}"/>
            </c:ext>
          </c:extLst>
        </c:ser>
        <c:dLbls>
          <c:showVal val="1"/>
        </c:dLbls>
        <c:gapWidth val="182"/>
        <c:axId val="162657024"/>
        <c:axId val="162658560"/>
      </c:barChart>
      <c:catAx>
        <c:axId val="16265702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658560"/>
        <c:crosses val="autoZero"/>
        <c:auto val="1"/>
        <c:lblAlgn val="ctr"/>
        <c:lblOffset val="100"/>
      </c:catAx>
      <c:valAx>
        <c:axId val="16265856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657024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legend>
      <c:legendPos val="b"/>
      <c:layout>
        <c:manualLayout>
          <c:xMode val="edge"/>
          <c:yMode val="edge"/>
          <c:x val="0.20731194292337823"/>
          <c:y val="4.7269408582810396E-2"/>
          <c:w val="0.7263926082843738"/>
          <c:h val="4.8538444115805324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использующего электронные денежные средства без открытия банковского счета, в среднем по НСО</c:v>
                </c:pt>
                <c:pt idx="1">
                  <c:v>Доля населения, использующего электронные денежные средства без открытия банковского счета,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0.18700000000000044</c:v>
                </c:pt>
                <c:pt idx="1">
                  <c:v>0.126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3289344"/>
        <c:axId val="162988032"/>
      </c:barChart>
      <c:catAx>
        <c:axId val="16328934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988032"/>
        <c:crosses val="autoZero"/>
        <c:auto val="1"/>
        <c:lblAlgn val="ctr"/>
        <c:lblOffset val="100"/>
      </c:catAx>
      <c:valAx>
        <c:axId val="16298803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289344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372520295428189"/>
          <c:y val="6.0684401141110594E-2"/>
          <c:w val="0.75753569226495865"/>
          <c:h val="0.89365287288259265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Высокая доступность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dLbl>
              <c:idx val="1"/>
              <c:layout>
                <c:manualLayout>
                  <c:x val="2.246938546230769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EC8-45D2-9E3E-08E7C2785C9C}"/>
                </c:ext>
              </c:extLst>
            </c:dLbl>
            <c:dLbl>
              <c:idx val="2"/>
              <c:layout>
                <c:manualLayout>
                  <c:x val="1.797550836984608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EC8-45D2-9E3E-08E7C2785C9C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Чистоозерный МР</c:v>
                </c:pt>
                <c:pt idx="4">
                  <c:v>Доволенский МР</c:v>
                </c:pt>
                <c:pt idx="5">
                  <c:v>Ордынский МР</c:v>
                </c:pt>
                <c:pt idx="6">
                  <c:v>Сузунский МР</c:v>
                </c:pt>
                <c:pt idx="7">
                  <c:v>Усть-Таркский МР</c:v>
                </c:pt>
                <c:pt idx="8">
                  <c:v>Тогучинский МР</c:v>
                </c:pt>
                <c:pt idx="9">
                  <c:v>Убинский МР</c:v>
                </c:pt>
                <c:pt idx="10">
                  <c:v>Мошковский МР</c:v>
                </c:pt>
                <c:pt idx="11">
                  <c:v>Каргатский МР</c:v>
                </c:pt>
                <c:pt idx="12">
                  <c:v>Коченевский МР</c:v>
                </c:pt>
                <c:pt idx="13">
                  <c:v>Баганский МР</c:v>
                </c:pt>
                <c:pt idx="14">
                  <c:v>Чановский МР</c:v>
                </c:pt>
                <c:pt idx="15">
                  <c:v>Краснозерский МР</c:v>
                </c:pt>
                <c:pt idx="16">
                  <c:v>Новосибирский МР</c:v>
                </c:pt>
                <c:pt idx="17">
                  <c:v>Чулымский МР</c:v>
                </c:pt>
                <c:pt idx="18">
                  <c:v>Здвинский МР</c:v>
                </c:pt>
                <c:pt idx="19">
                  <c:v>Колыванский МР</c:v>
                </c:pt>
                <c:pt idx="20">
                  <c:v>г. Искитим</c:v>
                </c:pt>
                <c:pt idx="21">
                  <c:v>Болотнинский МР</c:v>
                </c:pt>
                <c:pt idx="22">
                  <c:v>Купинский МР</c:v>
                </c:pt>
                <c:pt idx="23">
                  <c:v>Северный МР</c:v>
                </c:pt>
                <c:pt idx="24">
                  <c:v>Карасукский МР</c:v>
                </c:pt>
                <c:pt idx="25">
                  <c:v>Барабинский МР</c:v>
                </c:pt>
                <c:pt idx="26">
                  <c:v>г. Обь</c:v>
                </c:pt>
                <c:pt idx="27">
                  <c:v>Черепановский МР</c:v>
                </c:pt>
                <c:pt idx="28">
                  <c:v>Искитимский МР</c:v>
                </c:pt>
                <c:pt idx="29">
                  <c:v>Кочковский МР</c:v>
                </c:pt>
                <c:pt idx="30">
                  <c:v>г. Новосибирск</c:v>
                </c:pt>
                <c:pt idx="31">
                  <c:v>Татарский МР</c:v>
                </c:pt>
                <c:pt idx="32">
                  <c:v>р. п. Кольцово</c:v>
                </c:pt>
                <c:pt idx="33">
                  <c:v>г. Бердск</c:v>
                </c:pt>
                <c:pt idx="34">
                  <c:v>Маслянинский МР</c:v>
                </c:pt>
                <c:pt idx="35">
                  <c:v>Куйбышевский МР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0.36802575107296293</c:v>
                </c:pt>
                <c:pt idx="1">
                  <c:v>0</c:v>
                </c:pt>
                <c:pt idx="2">
                  <c:v>1.4861995753715523E-2</c:v>
                </c:pt>
                <c:pt idx="3">
                  <c:v>5.8702368692070017E-2</c:v>
                </c:pt>
                <c:pt idx="4">
                  <c:v>6.8362480127186404E-2</c:v>
                </c:pt>
                <c:pt idx="5">
                  <c:v>7.6508620689655166E-2</c:v>
                </c:pt>
                <c:pt idx="6">
                  <c:v>9.2572658772874045E-2</c:v>
                </c:pt>
                <c:pt idx="7">
                  <c:v>9.2572658772874045E-2</c:v>
                </c:pt>
                <c:pt idx="8">
                  <c:v>0.11467889908256847</c:v>
                </c:pt>
                <c:pt idx="9">
                  <c:v>0.13210039630118889</c:v>
                </c:pt>
                <c:pt idx="10">
                  <c:v>0.13768115942028986</c:v>
                </c:pt>
                <c:pt idx="11">
                  <c:v>0.13885898815931141</c:v>
                </c:pt>
                <c:pt idx="12">
                  <c:v>0.15888888888888891</c:v>
                </c:pt>
                <c:pt idx="13">
                  <c:v>0.15922920892494929</c:v>
                </c:pt>
                <c:pt idx="14">
                  <c:v>0.18426724137931114</c:v>
                </c:pt>
                <c:pt idx="15">
                  <c:v>0.20350109409190426</c:v>
                </c:pt>
                <c:pt idx="16">
                  <c:v>0.20993227990970656</c:v>
                </c:pt>
                <c:pt idx="17">
                  <c:v>0.21881838074398327</c:v>
                </c:pt>
                <c:pt idx="18">
                  <c:v>0.23060344827586221</c:v>
                </c:pt>
                <c:pt idx="19">
                  <c:v>0.25000000000000006</c:v>
                </c:pt>
                <c:pt idx="20">
                  <c:v>0.28087431693989273</c:v>
                </c:pt>
                <c:pt idx="21">
                  <c:v>0.29852579852579852</c:v>
                </c:pt>
                <c:pt idx="22">
                  <c:v>0.29988331388565026</c:v>
                </c:pt>
                <c:pt idx="23">
                  <c:v>0.31256830601092983</c:v>
                </c:pt>
                <c:pt idx="24">
                  <c:v>0.32327586206896664</c:v>
                </c:pt>
                <c:pt idx="25">
                  <c:v>0.32900000000000112</c:v>
                </c:pt>
                <c:pt idx="26">
                  <c:v>0.33836206896551929</c:v>
                </c:pt>
                <c:pt idx="27">
                  <c:v>0.33870967741935643</c:v>
                </c:pt>
                <c:pt idx="28">
                  <c:v>0.36855036855036882</c:v>
                </c:pt>
                <c:pt idx="29">
                  <c:v>0.37486338797814411</c:v>
                </c:pt>
                <c:pt idx="30">
                  <c:v>0.41958762886598028</c:v>
                </c:pt>
                <c:pt idx="31">
                  <c:v>0.43566591422121898</c:v>
                </c:pt>
                <c:pt idx="32">
                  <c:v>0.48250904704463232</c:v>
                </c:pt>
                <c:pt idx="33">
                  <c:v>0.55871886120996428</c:v>
                </c:pt>
                <c:pt idx="34">
                  <c:v>0.58309037900874638</c:v>
                </c:pt>
                <c:pt idx="35">
                  <c:v>0.68807339449541294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Средняя доступность</c:v>
                </c:pt>
              </c:strCache>
            </c:strRef>
          </c:tx>
          <c:spPr>
            <a:solidFill>
              <a:srgbClr val="BFBB39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FBB39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Чистоозерный МР</c:v>
                </c:pt>
                <c:pt idx="4">
                  <c:v>Доволенский МР</c:v>
                </c:pt>
                <c:pt idx="5">
                  <c:v>Ордынский МР</c:v>
                </c:pt>
                <c:pt idx="6">
                  <c:v>Сузунский МР</c:v>
                </c:pt>
                <c:pt idx="7">
                  <c:v>Усть-Таркский МР</c:v>
                </c:pt>
                <c:pt idx="8">
                  <c:v>Тогучинский МР</c:v>
                </c:pt>
                <c:pt idx="9">
                  <c:v>Убинский МР</c:v>
                </c:pt>
                <c:pt idx="10">
                  <c:v>Мошковский МР</c:v>
                </c:pt>
                <c:pt idx="11">
                  <c:v>Каргатский МР</c:v>
                </c:pt>
                <c:pt idx="12">
                  <c:v>Коченевский МР</c:v>
                </c:pt>
                <c:pt idx="13">
                  <c:v>Баганский МР</c:v>
                </c:pt>
                <c:pt idx="14">
                  <c:v>Чановский МР</c:v>
                </c:pt>
                <c:pt idx="15">
                  <c:v>Краснозерский МР</c:v>
                </c:pt>
                <c:pt idx="16">
                  <c:v>Новосибирский МР</c:v>
                </c:pt>
                <c:pt idx="17">
                  <c:v>Чулымский МР</c:v>
                </c:pt>
                <c:pt idx="18">
                  <c:v>Здвинский МР</c:v>
                </c:pt>
                <c:pt idx="19">
                  <c:v>Колыванский МР</c:v>
                </c:pt>
                <c:pt idx="20">
                  <c:v>г. Искитим</c:v>
                </c:pt>
                <c:pt idx="21">
                  <c:v>Болотнинский МР</c:v>
                </c:pt>
                <c:pt idx="22">
                  <c:v>Купинский МР</c:v>
                </c:pt>
                <c:pt idx="23">
                  <c:v>Северный МР</c:v>
                </c:pt>
                <c:pt idx="24">
                  <c:v>Карасукский МР</c:v>
                </c:pt>
                <c:pt idx="25">
                  <c:v>Барабинский МР</c:v>
                </c:pt>
                <c:pt idx="26">
                  <c:v>г. Обь</c:v>
                </c:pt>
                <c:pt idx="27">
                  <c:v>Черепановский МР</c:v>
                </c:pt>
                <c:pt idx="28">
                  <c:v>Искитимский МР</c:v>
                </c:pt>
                <c:pt idx="29">
                  <c:v>Кочковский МР</c:v>
                </c:pt>
                <c:pt idx="30">
                  <c:v>г. Новосибирск</c:v>
                </c:pt>
                <c:pt idx="31">
                  <c:v>Татарский МР</c:v>
                </c:pt>
                <c:pt idx="32">
                  <c:v>р. п. Кольцово</c:v>
                </c:pt>
                <c:pt idx="33">
                  <c:v>г. Бердск</c:v>
                </c:pt>
                <c:pt idx="34">
                  <c:v>Маслянинский МР</c:v>
                </c:pt>
                <c:pt idx="35">
                  <c:v>Куйбышевский МР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0.50965665236051716</c:v>
                </c:pt>
                <c:pt idx="1">
                  <c:v>0.24569460390355854</c:v>
                </c:pt>
                <c:pt idx="2">
                  <c:v>0.54564755838641366</c:v>
                </c:pt>
                <c:pt idx="3">
                  <c:v>0.73532440782698261</c:v>
                </c:pt>
                <c:pt idx="4">
                  <c:v>0.7265500794912555</c:v>
                </c:pt>
                <c:pt idx="5">
                  <c:v>0.53879310344827813</c:v>
                </c:pt>
                <c:pt idx="6">
                  <c:v>0.70721205597416559</c:v>
                </c:pt>
                <c:pt idx="7">
                  <c:v>0.46178686759957094</c:v>
                </c:pt>
                <c:pt idx="8">
                  <c:v>0.55733944954128445</c:v>
                </c:pt>
                <c:pt idx="9">
                  <c:v>0.60369881109643631</c:v>
                </c:pt>
                <c:pt idx="10">
                  <c:v>0.67270531400966405</c:v>
                </c:pt>
                <c:pt idx="11">
                  <c:v>0.73842841765339517</c:v>
                </c:pt>
                <c:pt idx="12">
                  <c:v>0.77777777777777968</c:v>
                </c:pt>
                <c:pt idx="13">
                  <c:v>0.39148073022312491</c:v>
                </c:pt>
                <c:pt idx="14">
                  <c:v>0.75431034482758608</c:v>
                </c:pt>
                <c:pt idx="15">
                  <c:v>0.71881838074398252</c:v>
                </c:pt>
                <c:pt idx="16">
                  <c:v>0.54853273137697456</c:v>
                </c:pt>
                <c:pt idx="17">
                  <c:v>0.59409190371991238</c:v>
                </c:pt>
                <c:pt idx="18">
                  <c:v>0.29202586206896675</c:v>
                </c:pt>
                <c:pt idx="19">
                  <c:v>0.44625000000000004</c:v>
                </c:pt>
                <c:pt idx="20">
                  <c:v>0.687431693989073</c:v>
                </c:pt>
                <c:pt idx="21">
                  <c:v>0.63144963144963395</c:v>
                </c:pt>
                <c:pt idx="22">
                  <c:v>0.66627771295215865</c:v>
                </c:pt>
                <c:pt idx="23">
                  <c:v>0.25027322404371488</c:v>
                </c:pt>
                <c:pt idx="24">
                  <c:v>0.60021551724138145</c:v>
                </c:pt>
                <c:pt idx="25">
                  <c:v>0.30000000000000032</c:v>
                </c:pt>
                <c:pt idx="26">
                  <c:v>0.60021551724138134</c:v>
                </c:pt>
                <c:pt idx="27">
                  <c:v>0.59331797235022865</c:v>
                </c:pt>
                <c:pt idx="28">
                  <c:v>0.42137592137592317</c:v>
                </c:pt>
                <c:pt idx="29">
                  <c:v>0.5311475409836065</c:v>
                </c:pt>
                <c:pt idx="30">
                  <c:v>0.49793814432989825</c:v>
                </c:pt>
                <c:pt idx="31">
                  <c:v>0.46726862302483185</c:v>
                </c:pt>
                <c:pt idx="32">
                  <c:v>0.34499396863691195</c:v>
                </c:pt>
                <c:pt idx="33">
                  <c:v>0.39027283511269473</c:v>
                </c:pt>
                <c:pt idx="34">
                  <c:v>0.41690962099125467</c:v>
                </c:pt>
                <c:pt idx="35">
                  <c:v>9.8623853211009693E-2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Низкая доступность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73B6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Чистоозерный МР</c:v>
                </c:pt>
                <c:pt idx="4">
                  <c:v>Доволенский МР</c:v>
                </c:pt>
                <c:pt idx="5">
                  <c:v>Ордынский МР</c:v>
                </c:pt>
                <c:pt idx="6">
                  <c:v>Сузунский МР</c:v>
                </c:pt>
                <c:pt idx="7">
                  <c:v>Усть-Таркский МР</c:v>
                </c:pt>
                <c:pt idx="8">
                  <c:v>Тогучинский МР</c:v>
                </c:pt>
                <c:pt idx="9">
                  <c:v>Убинский МР</c:v>
                </c:pt>
                <c:pt idx="10">
                  <c:v>Мошковский МР</c:v>
                </c:pt>
                <c:pt idx="11">
                  <c:v>Каргатский МР</c:v>
                </c:pt>
                <c:pt idx="12">
                  <c:v>Коченевский МР</c:v>
                </c:pt>
                <c:pt idx="13">
                  <c:v>Баганский МР</c:v>
                </c:pt>
                <c:pt idx="14">
                  <c:v>Чановский МР</c:v>
                </c:pt>
                <c:pt idx="15">
                  <c:v>Краснозерский МР</c:v>
                </c:pt>
                <c:pt idx="16">
                  <c:v>Новосибирский МР</c:v>
                </c:pt>
                <c:pt idx="17">
                  <c:v>Чулымский МР</c:v>
                </c:pt>
                <c:pt idx="18">
                  <c:v>Здвинский МР</c:v>
                </c:pt>
                <c:pt idx="19">
                  <c:v>Колыванский МР</c:v>
                </c:pt>
                <c:pt idx="20">
                  <c:v>г. Искитим</c:v>
                </c:pt>
                <c:pt idx="21">
                  <c:v>Болотнинский МР</c:v>
                </c:pt>
                <c:pt idx="22">
                  <c:v>Купинский МР</c:v>
                </c:pt>
                <c:pt idx="23">
                  <c:v>Северный МР</c:v>
                </c:pt>
                <c:pt idx="24">
                  <c:v>Карасукский МР</c:v>
                </c:pt>
                <c:pt idx="25">
                  <c:v>Барабинский МР</c:v>
                </c:pt>
                <c:pt idx="26">
                  <c:v>г. Обь</c:v>
                </c:pt>
                <c:pt idx="27">
                  <c:v>Черепановский МР</c:v>
                </c:pt>
                <c:pt idx="28">
                  <c:v>Искитимский МР</c:v>
                </c:pt>
                <c:pt idx="29">
                  <c:v>Кочковский МР</c:v>
                </c:pt>
                <c:pt idx="30">
                  <c:v>г. Новосибирск</c:v>
                </c:pt>
                <c:pt idx="31">
                  <c:v>Татарский МР</c:v>
                </c:pt>
                <c:pt idx="32">
                  <c:v>р. п. Кольцово</c:v>
                </c:pt>
                <c:pt idx="33">
                  <c:v>г. Бердск</c:v>
                </c:pt>
                <c:pt idx="34">
                  <c:v>Маслянинский МР</c:v>
                </c:pt>
                <c:pt idx="35">
                  <c:v>Куйбышевский МР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0.12231759656652361</c:v>
                </c:pt>
                <c:pt idx="1">
                  <c:v>0.75430539609644165</c:v>
                </c:pt>
                <c:pt idx="2">
                  <c:v>0.43949044585987462</c:v>
                </c:pt>
                <c:pt idx="3">
                  <c:v>0.20597322348094746</c:v>
                </c:pt>
                <c:pt idx="4">
                  <c:v>0.20508744038155804</c:v>
                </c:pt>
                <c:pt idx="5">
                  <c:v>0.38469827586207089</c:v>
                </c:pt>
                <c:pt idx="6">
                  <c:v>0.2002152852529612</c:v>
                </c:pt>
                <c:pt idx="7">
                  <c:v>0.44564047362755682</c:v>
                </c:pt>
                <c:pt idx="8">
                  <c:v>0.32798165137614838</c:v>
                </c:pt>
                <c:pt idx="9">
                  <c:v>0.26420079260237778</c:v>
                </c:pt>
                <c:pt idx="10">
                  <c:v>0.18961352657004829</c:v>
                </c:pt>
                <c:pt idx="11">
                  <c:v>0.12271259418729817</c:v>
                </c:pt>
                <c:pt idx="12">
                  <c:v>6.3333333333333602E-2</c:v>
                </c:pt>
                <c:pt idx="13">
                  <c:v>0.44929006085192674</c:v>
                </c:pt>
                <c:pt idx="14">
                  <c:v>6.1422413793103474E-2</c:v>
                </c:pt>
                <c:pt idx="15">
                  <c:v>7.7680525164113778E-2</c:v>
                </c:pt>
                <c:pt idx="16">
                  <c:v>0.24153498871331841</c:v>
                </c:pt>
                <c:pt idx="17">
                  <c:v>0.18708971553610562</c:v>
                </c:pt>
                <c:pt idx="18">
                  <c:v>0.47737068965517404</c:v>
                </c:pt>
                <c:pt idx="19">
                  <c:v>0.30375000000000002</c:v>
                </c:pt>
                <c:pt idx="20">
                  <c:v>3.169398907103825E-2</c:v>
                </c:pt>
                <c:pt idx="21">
                  <c:v>7.0024570024570021E-2</c:v>
                </c:pt>
                <c:pt idx="22">
                  <c:v>3.3838973162193822E-2</c:v>
                </c:pt>
                <c:pt idx="23">
                  <c:v>0.43715846994535718</c:v>
                </c:pt>
                <c:pt idx="24">
                  <c:v>7.6508620689655166E-2</c:v>
                </c:pt>
                <c:pt idx="25">
                  <c:v>0.37100000000000088</c:v>
                </c:pt>
                <c:pt idx="26">
                  <c:v>6.1422413793103474E-2</c:v>
                </c:pt>
                <c:pt idx="27">
                  <c:v>6.7972350230414771E-2</c:v>
                </c:pt>
                <c:pt idx="28">
                  <c:v>0.21007371007370987</c:v>
                </c:pt>
                <c:pt idx="29">
                  <c:v>9.3989071038251354E-2</c:v>
                </c:pt>
                <c:pt idx="30">
                  <c:v>8.2474226804123682E-2</c:v>
                </c:pt>
                <c:pt idx="31">
                  <c:v>9.706546275395081E-2</c:v>
                </c:pt>
                <c:pt idx="32">
                  <c:v>0.17249698431845645</c:v>
                </c:pt>
                <c:pt idx="33">
                  <c:v>5.1008303677342805E-2</c:v>
                </c:pt>
                <c:pt idx="34">
                  <c:v>0</c:v>
                </c:pt>
                <c:pt idx="35">
                  <c:v>0.21330275229357787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overlap val="100"/>
        <c:axId val="147008128"/>
        <c:axId val="147014016"/>
      </c:barChart>
      <c:catAx>
        <c:axId val="14700812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900"/>
            </a:pPr>
            <a:endParaRPr lang="ru-RU"/>
          </a:p>
        </c:txPr>
        <c:crossAx val="147014016"/>
        <c:crosses val="autoZero"/>
        <c:auto val="1"/>
        <c:lblAlgn val="ctr"/>
        <c:lblOffset val="100"/>
      </c:catAx>
      <c:valAx>
        <c:axId val="14701401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470081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1.6601369884279685E-2"/>
          <c:y val="1.47526215680989E-2"/>
          <c:w val="0.95379177530172266"/>
          <c:h val="3.5957984206515997E-2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0"/>
            <c:spPr>
              <a:solidFill>
                <a:srgbClr val="A6A6A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4512-4EE9-8602-26276A794AD3}"/>
              </c:ext>
            </c:extLst>
          </c:dPt>
          <c:dPt>
            <c:idx val="1"/>
            <c:spPr>
              <a:solidFill>
                <a:srgbClr val="7C377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512-4EE9-8602-26276A794AD3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Затрудняюсь ответить</c:v>
                </c:pt>
                <c:pt idx="1">
                  <c:v>Нет, не считаю</c:v>
                </c:pt>
                <c:pt idx="2">
                  <c:v>Да, считаю</c:v>
                </c:pt>
                <c:pt idx="3">
                  <c:v>Не вполне, мои знания недостаточны</c:v>
                </c:pt>
              </c:strCache>
            </c:strRef>
          </c:cat>
          <c:val>
            <c:numRef>
              <c:f>Лист1!$B$2:$B$5</c:f>
              <c:numCache>
                <c:formatCode>0.0%</c:formatCode>
                <c:ptCount val="4"/>
                <c:pt idx="0">
                  <c:v>4.5000000000000012E-2</c:v>
                </c:pt>
                <c:pt idx="1">
                  <c:v>0.13300000000000001</c:v>
                </c:pt>
                <c:pt idx="2">
                  <c:v>0.30500000000000038</c:v>
                </c:pt>
                <c:pt idx="3">
                  <c:v>0.51800000000000002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3054720"/>
        <c:axId val="163056256"/>
      </c:barChart>
      <c:catAx>
        <c:axId val="163054720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056256"/>
        <c:crosses val="autoZero"/>
        <c:auto val="1"/>
        <c:lblAlgn val="ctr"/>
        <c:lblOffset val="100"/>
      </c:catAx>
      <c:valAx>
        <c:axId val="16305625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054720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372520295428189"/>
          <c:y val="6.0684401141110594E-2"/>
          <c:w val="0.75753569226495865"/>
          <c:h val="0.89365287288259265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Да, считаю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Колыванский МР</c:v>
                </c:pt>
                <c:pt idx="2">
                  <c:v>Усть-Таркский МР</c:v>
                </c:pt>
                <c:pt idx="3">
                  <c:v>Здвинский МР</c:v>
                </c:pt>
                <c:pt idx="4">
                  <c:v>Искитимский МР</c:v>
                </c:pt>
                <c:pt idx="5">
                  <c:v>Северный МР</c:v>
                </c:pt>
                <c:pt idx="6">
                  <c:v>Купинский МР</c:v>
                </c:pt>
                <c:pt idx="7">
                  <c:v>Кыштовский МР</c:v>
                </c:pt>
                <c:pt idx="8">
                  <c:v>Каргатский МР</c:v>
                </c:pt>
                <c:pt idx="9">
                  <c:v>Черепановский МР</c:v>
                </c:pt>
                <c:pt idx="10">
                  <c:v>Кочковский МР</c:v>
                </c:pt>
                <c:pt idx="11">
                  <c:v>Новосибирский МР</c:v>
                </c:pt>
                <c:pt idx="12">
                  <c:v>Маслянинский МР</c:v>
                </c:pt>
                <c:pt idx="13">
                  <c:v>Чулымский МР</c:v>
                </c:pt>
                <c:pt idx="14">
                  <c:v>г. Искитим</c:v>
                </c:pt>
                <c:pt idx="15">
                  <c:v>Мошковский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Сузунский МР</c:v>
                </c:pt>
                <c:pt idx="19">
                  <c:v>Чановский МР</c:v>
                </c:pt>
                <c:pt idx="20">
                  <c:v>Барабинский МР</c:v>
                </c:pt>
                <c:pt idx="21">
                  <c:v>р. п. Кольцово</c:v>
                </c:pt>
                <c:pt idx="22">
                  <c:v>Тогучинский МР</c:v>
                </c:pt>
                <c:pt idx="23">
                  <c:v>Болотнинский МР</c:v>
                </c:pt>
                <c:pt idx="24">
                  <c:v>Баганский МР</c:v>
                </c:pt>
                <c:pt idx="25">
                  <c:v>Коченевский МР</c:v>
                </c:pt>
                <c:pt idx="26">
                  <c:v>г. Новосибирск</c:v>
                </c:pt>
                <c:pt idx="27">
                  <c:v>Доволенский МР</c:v>
                </c:pt>
                <c:pt idx="28">
                  <c:v>г. Бердск</c:v>
                </c:pt>
                <c:pt idx="29">
                  <c:v>Убинский МР</c:v>
                </c:pt>
                <c:pt idx="30">
                  <c:v>Ордынский МР</c:v>
                </c:pt>
                <c:pt idx="31">
                  <c:v>Чистоозерный МР</c:v>
                </c:pt>
                <c:pt idx="32">
                  <c:v>Карасукский МР</c:v>
                </c:pt>
                <c:pt idx="33">
                  <c:v>г. Обь</c:v>
                </c:pt>
                <c:pt idx="34">
                  <c:v>Венгеровский МР</c:v>
                </c:pt>
                <c:pt idx="35">
                  <c:v>Краснозерский МР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0.30500000000000038</c:v>
                </c:pt>
                <c:pt idx="1">
                  <c:v>5.7000000000000023E-2</c:v>
                </c:pt>
                <c:pt idx="2">
                  <c:v>8.6000000000000021E-2</c:v>
                </c:pt>
                <c:pt idx="3">
                  <c:v>0.1</c:v>
                </c:pt>
                <c:pt idx="4">
                  <c:v>0.1</c:v>
                </c:pt>
                <c:pt idx="5">
                  <c:v>0.1</c:v>
                </c:pt>
                <c:pt idx="6">
                  <c:v>0.129</c:v>
                </c:pt>
                <c:pt idx="7">
                  <c:v>0.14300000000000004</c:v>
                </c:pt>
                <c:pt idx="8">
                  <c:v>0.15700000000000044</c:v>
                </c:pt>
                <c:pt idx="9">
                  <c:v>0.15700000000000044</c:v>
                </c:pt>
                <c:pt idx="10">
                  <c:v>0.17100000000000001</c:v>
                </c:pt>
                <c:pt idx="11">
                  <c:v>0.17100000000000001</c:v>
                </c:pt>
                <c:pt idx="12">
                  <c:v>0.2</c:v>
                </c:pt>
                <c:pt idx="13">
                  <c:v>0.2</c:v>
                </c:pt>
                <c:pt idx="14">
                  <c:v>0.22900000000000001</c:v>
                </c:pt>
                <c:pt idx="15">
                  <c:v>0.22900000000000001</c:v>
                </c:pt>
                <c:pt idx="16">
                  <c:v>0.22900000000000001</c:v>
                </c:pt>
                <c:pt idx="17">
                  <c:v>0.24300000000000024</c:v>
                </c:pt>
                <c:pt idx="18">
                  <c:v>0.24300000000000024</c:v>
                </c:pt>
                <c:pt idx="19">
                  <c:v>0.24300000000000024</c:v>
                </c:pt>
                <c:pt idx="20">
                  <c:v>0.25700000000000001</c:v>
                </c:pt>
                <c:pt idx="21">
                  <c:v>0.27100000000000002</c:v>
                </c:pt>
                <c:pt idx="22">
                  <c:v>0.28600000000000031</c:v>
                </c:pt>
                <c:pt idx="23">
                  <c:v>0.30000000000000032</c:v>
                </c:pt>
                <c:pt idx="24">
                  <c:v>0.31400000000000089</c:v>
                </c:pt>
                <c:pt idx="25">
                  <c:v>0.31400000000000089</c:v>
                </c:pt>
                <c:pt idx="26">
                  <c:v>0.33300000000000113</c:v>
                </c:pt>
                <c:pt idx="27">
                  <c:v>0.34300000000000008</c:v>
                </c:pt>
                <c:pt idx="28">
                  <c:v>0.38600000000000101</c:v>
                </c:pt>
                <c:pt idx="29">
                  <c:v>0.38600000000000101</c:v>
                </c:pt>
                <c:pt idx="30">
                  <c:v>0.4</c:v>
                </c:pt>
                <c:pt idx="31">
                  <c:v>0.4</c:v>
                </c:pt>
                <c:pt idx="32">
                  <c:v>0.42900000000000038</c:v>
                </c:pt>
                <c:pt idx="33">
                  <c:v>0.47100000000000031</c:v>
                </c:pt>
                <c:pt idx="34">
                  <c:v>0.48600000000000032</c:v>
                </c:pt>
                <c:pt idx="35">
                  <c:v>0.629000000000002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вполне, мои знания недостаточны</c:v>
                </c:pt>
              </c:strCache>
            </c:strRef>
          </c:tx>
          <c:spPr>
            <a:solidFill>
              <a:srgbClr val="BFBB39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FBB39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Колыванский МР</c:v>
                </c:pt>
                <c:pt idx="2">
                  <c:v>Усть-Таркский МР</c:v>
                </c:pt>
                <c:pt idx="3">
                  <c:v>Здвинский МР</c:v>
                </c:pt>
                <c:pt idx="4">
                  <c:v>Искитимский МР</c:v>
                </c:pt>
                <c:pt idx="5">
                  <c:v>Северный МР</c:v>
                </c:pt>
                <c:pt idx="6">
                  <c:v>Купинский МР</c:v>
                </c:pt>
                <c:pt idx="7">
                  <c:v>Кыштовский МР</c:v>
                </c:pt>
                <c:pt idx="8">
                  <c:v>Каргатский МР</c:v>
                </c:pt>
                <c:pt idx="9">
                  <c:v>Черепановский МР</c:v>
                </c:pt>
                <c:pt idx="10">
                  <c:v>Кочковский МР</c:v>
                </c:pt>
                <c:pt idx="11">
                  <c:v>Новосибирский МР</c:v>
                </c:pt>
                <c:pt idx="12">
                  <c:v>Маслянинский МР</c:v>
                </c:pt>
                <c:pt idx="13">
                  <c:v>Чулымский МР</c:v>
                </c:pt>
                <c:pt idx="14">
                  <c:v>г. Искитим</c:v>
                </c:pt>
                <c:pt idx="15">
                  <c:v>Мошковский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Сузунский МР</c:v>
                </c:pt>
                <c:pt idx="19">
                  <c:v>Чановский МР</c:v>
                </c:pt>
                <c:pt idx="20">
                  <c:v>Барабинский МР</c:v>
                </c:pt>
                <c:pt idx="21">
                  <c:v>р. п. Кольцово</c:v>
                </c:pt>
                <c:pt idx="22">
                  <c:v>Тогучинский МР</c:v>
                </c:pt>
                <c:pt idx="23">
                  <c:v>Болотнинский МР</c:v>
                </c:pt>
                <c:pt idx="24">
                  <c:v>Баганский МР</c:v>
                </c:pt>
                <c:pt idx="25">
                  <c:v>Коченевский МР</c:v>
                </c:pt>
                <c:pt idx="26">
                  <c:v>г. Новосибирск</c:v>
                </c:pt>
                <c:pt idx="27">
                  <c:v>Доволенский МР</c:v>
                </c:pt>
                <c:pt idx="28">
                  <c:v>г. Бердск</c:v>
                </c:pt>
                <c:pt idx="29">
                  <c:v>Убинский МР</c:v>
                </c:pt>
                <c:pt idx="30">
                  <c:v>Ордынский МР</c:v>
                </c:pt>
                <c:pt idx="31">
                  <c:v>Чистоозерный МР</c:v>
                </c:pt>
                <c:pt idx="32">
                  <c:v>Карасукский МР</c:v>
                </c:pt>
                <c:pt idx="33">
                  <c:v>г. Обь</c:v>
                </c:pt>
                <c:pt idx="34">
                  <c:v>Венгеровский МР</c:v>
                </c:pt>
                <c:pt idx="35">
                  <c:v>Краснозерский МР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0.51800000000000002</c:v>
                </c:pt>
                <c:pt idx="1">
                  <c:v>0.64300000000000201</c:v>
                </c:pt>
                <c:pt idx="2">
                  <c:v>0.61400000000000177</c:v>
                </c:pt>
                <c:pt idx="3">
                  <c:v>0.34300000000000008</c:v>
                </c:pt>
                <c:pt idx="4">
                  <c:v>0.57099999999999995</c:v>
                </c:pt>
                <c:pt idx="5">
                  <c:v>0.41400000000000031</c:v>
                </c:pt>
                <c:pt idx="6">
                  <c:v>0.64300000000000201</c:v>
                </c:pt>
                <c:pt idx="7">
                  <c:v>0.42900000000000038</c:v>
                </c:pt>
                <c:pt idx="8">
                  <c:v>0.5</c:v>
                </c:pt>
                <c:pt idx="9">
                  <c:v>0.443</c:v>
                </c:pt>
                <c:pt idx="10">
                  <c:v>0.4</c:v>
                </c:pt>
                <c:pt idx="11">
                  <c:v>0.67100000000000226</c:v>
                </c:pt>
                <c:pt idx="12">
                  <c:v>0.48600000000000032</c:v>
                </c:pt>
                <c:pt idx="13">
                  <c:v>0.54300000000000004</c:v>
                </c:pt>
                <c:pt idx="14">
                  <c:v>0.55700000000000005</c:v>
                </c:pt>
                <c:pt idx="15">
                  <c:v>0.5</c:v>
                </c:pt>
                <c:pt idx="16">
                  <c:v>0.64300000000000201</c:v>
                </c:pt>
                <c:pt idx="17">
                  <c:v>0.41400000000000031</c:v>
                </c:pt>
                <c:pt idx="18">
                  <c:v>0.443</c:v>
                </c:pt>
                <c:pt idx="19">
                  <c:v>0.61400000000000177</c:v>
                </c:pt>
                <c:pt idx="20">
                  <c:v>0.32900000000000112</c:v>
                </c:pt>
                <c:pt idx="21">
                  <c:v>0.52900000000000003</c:v>
                </c:pt>
                <c:pt idx="22">
                  <c:v>0.629000000000002</c:v>
                </c:pt>
                <c:pt idx="23">
                  <c:v>0.34300000000000008</c:v>
                </c:pt>
                <c:pt idx="24">
                  <c:v>0.41400000000000031</c:v>
                </c:pt>
                <c:pt idx="25">
                  <c:v>0.37100000000000088</c:v>
                </c:pt>
                <c:pt idx="26">
                  <c:v>0.54700000000000004</c:v>
                </c:pt>
                <c:pt idx="27">
                  <c:v>0.27100000000000002</c:v>
                </c:pt>
                <c:pt idx="28">
                  <c:v>0.4</c:v>
                </c:pt>
                <c:pt idx="29">
                  <c:v>0.35700000000000032</c:v>
                </c:pt>
                <c:pt idx="30">
                  <c:v>0.21400000000000041</c:v>
                </c:pt>
                <c:pt idx="31">
                  <c:v>0.17100000000000001</c:v>
                </c:pt>
                <c:pt idx="32">
                  <c:v>0.51400000000000001</c:v>
                </c:pt>
                <c:pt idx="33">
                  <c:v>0.24300000000000024</c:v>
                </c:pt>
                <c:pt idx="34">
                  <c:v>0.22900000000000001</c:v>
                </c:pt>
                <c:pt idx="35">
                  <c:v>0.25700000000000001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Нет, не считаю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dLbl>
              <c:idx val="6"/>
              <c:layout>
                <c:manualLayout>
                  <c:x val="-1.7975508369846085E-2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1DD-4DF8-A5CD-644F129B72CC}"/>
                </c:ext>
              </c:extLst>
            </c:dLbl>
            <c:dLbl>
              <c:idx val="11"/>
              <c:layout>
                <c:manualLayout>
                  <c:x val="-1.797550836984608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1DD-4DF8-A5CD-644F129B72CC}"/>
                </c:ext>
              </c:extLst>
            </c:dLbl>
            <c:dLbl>
              <c:idx val="16"/>
              <c:layout>
                <c:manualLayout>
                  <c:x val="-2.6963262554769482E-2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1DD-4DF8-A5CD-644F129B72CC}"/>
                </c:ext>
              </c:extLst>
            </c:dLbl>
            <c:dLbl>
              <c:idx val="19"/>
              <c:layout>
                <c:manualLayout>
                  <c:x val="-4.493877092461569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1DD-4DF8-A5CD-644F129B72CC}"/>
                </c:ext>
              </c:extLst>
            </c:dLbl>
            <c:dLbl>
              <c:idx val="21"/>
              <c:layout>
                <c:manualLayout>
                  <c:x val="-1.7975508369846085E-2"/>
                  <c:y val="-1.457088736704066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1DD-4DF8-A5CD-644F129B72CC}"/>
                </c:ext>
              </c:extLst>
            </c:dLbl>
            <c:dLbl>
              <c:idx val="22"/>
              <c:layout>
                <c:manualLayout>
                  <c:x val="-2.696326255476948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1DD-4DF8-A5CD-644F129B72CC}"/>
                </c:ext>
              </c:extLst>
            </c:dLbl>
            <c:dLbl>
              <c:idx val="26"/>
              <c:layout>
                <c:manualLayout>
                  <c:x val="-2.696326255476932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1DD-4DF8-A5CD-644F129B72CC}"/>
                </c:ext>
              </c:extLst>
            </c:dLbl>
            <c:dLbl>
              <c:idx val="32"/>
              <c:layout>
                <c:manualLayout>
                  <c:x val="-5.842040220199976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1DD-4DF8-A5CD-644F129B72CC}"/>
                </c:ext>
              </c:extLst>
            </c:dLbl>
            <c:dLbl>
              <c:idx val="35"/>
              <c:layout>
                <c:manualLayout>
                  <c:x val="-1.3481631277384741E-2"/>
                  <c:y val="-1.3356492457780195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1DD-4DF8-A5CD-644F129B72CC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B73B6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Колыванский МР</c:v>
                </c:pt>
                <c:pt idx="2">
                  <c:v>Усть-Таркский МР</c:v>
                </c:pt>
                <c:pt idx="3">
                  <c:v>Здвинский МР</c:v>
                </c:pt>
                <c:pt idx="4">
                  <c:v>Искитимский МР</c:v>
                </c:pt>
                <c:pt idx="5">
                  <c:v>Северный МР</c:v>
                </c:pt>
                <c:pt idx="6">
                  <c:v>Купинский МР</c:v>
                </c:pt>
                <c:pt idx="7">
                  <c:v>Кыштовский МР</c:v>
                </c:pt>
                <c:pt idx="8">
                  <c:v>Каргатский МР</c:v>
                </c:pt>
                <c:pt idx="9">
                  <c:v>Черепановский МР</c:v>
                </c:pt>
                <c:pt idx="10">
                  <c:v>Кочковский МР</c:v>
                </c:pt>
                <c:pt idx="11">
                  <c:v>Новосибирский МР</c:v>
                </c:pt>
                <c:pt idx="12">
                  <c:v>Маслянинский МР</c:v>
                </c:pt>
                <c:pt idx="13">
                  <c:v>Чулымский МР</c:v>
                </c:pt>
                <c:pt idx="14">
                  <c:v>г. Искитим</c:v>
                </c:pt>
                <c:pt idx="15">
                  <c:v>Мошковский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Сузунский МР</c:v>
                </c:pt>
                <c:pt idx="19">
                  <c:v>Чановский МР</c:v>
                </c:pt>
                <c:pt idx="20">
                  <c:v>Барабинский МР</c:v>
                </c:pt>
                <c:pt idx="21">
                  <c:v>р. п. Кольцово</c:v>
                </c:pt>
                <c:pt idx="22">
                  <c:v>Тогучинский МР</c:v>
                </c:pt>
                <c:pt idx="23">
                  <c:v>Болотнинский МР</c:v>
                </c:pt>
                <c:pt idx="24">
                  <c:v>Баганский МР</c:v>
                </c:pt>
                <c:pt idx="25">
                  <c:v>Коченевский МР</c:v>
                </c:pt>
                <c:pt idx="26">
                  <c:v>г. Новосибирск</c:v>
                </c:pt>
                <c:pt idx="27">
                  <c:v>Доволенский МР</c:v>
                </c:pt>
                <c:pt idx="28">
                  <c:v>г. Бердск</c:v>
                </c:pt>
                <c:pt idx="29">
                  <c:v>Убинский МР</c:v>
                </c:pt>
                <c:pt idx="30">
                  <c:v>Ордынский МР</c:v>
                </c:pt>
                <c:pt idx="31">
                  <c:v>Чистоозерный МР</c:v>
                </c:pt>
                <c:pt idx="32">
                  <c:v>Карасукский МР</c:v>
                </c:pt>
                <c:pt idx="33">
                  <c:v>г. Обь</c:v>
                </c:pt>
                <c:pt idx="34">
                  <c:v>Венгеровский МР</c:v>
                </c:pt>
                <c:pt idx="35">
                  <c:v>Краснозерский МР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0.13300000000000001</c:v>
                </c:pt>
                <c:pt idx="1">
                  <c:v>0.25700000000000001</c:v>
                </c:pt>
                <c:pt idx="2">
                  <c:v>0.28600000000000031</c:v>
                </c:pt>
                <c:pt idx="3">
                  <c:v>0.5</c:v>
                </c:pt>
                <c:pt idx="4">
                  <c:v>0.27100000000000002</c:v>
                </c:pt>
                <c:pt idx="5">
                  <c:v>0.48600000000000032</c:v>
                </c:pt>
                <c:pt idx="6">
                  <c:v>0.22900000000000001</c:v>
                </c:pt>
                <c:pt idx="7">
                  <c:v>0.34300000000000008</c:v>
                </c:pt>
                <c:pt idx="8">
                  <c:v>0.27100000000000002</c:v>
                </c:pt>
                <c:pt idx="9">
                  <c:v>0.28600000000000031</c:v>
                </c:pt>
                <c:pt idx="10">
                  <c:v>0.34300000000000008</c:v>
                </c:pt>
                <c:pt idx="11">
                  <c:v>0.114</c:v>
                </c:pt>
                <c:pt idx="12">
                  <c:v>0.27100000000000002</c:v>
                </c:pt>
                <c:pt idx="13">
                  <c:v>0.17100000000000001</c:v>
                </c:pt>
                <c:pt idx="14">
                  <c:v>0.18600000000000044</c:v>
                </c:pt>
                <c:pt idx="15">
                  <c:v>0.24300000000000024</c:v>
                </c:pt>
                <c:pt idx="16">
                  <c:v>8.6000000000000021E-2</c:v>
                </c:pt>
                <c:pt idx="17">
                  <c:v>0.27100000000000002</c:v>
                </c:pt>
                <c:pt idx="18">
                  <c:v>0.28600000000000031</c:v>
                </c:pt>
                <c:pt idx="19">
                  <c:v>0.14300000000000004</c:v>
                </c:pt>
                <c:pt idx="20">
                  <c:v>0.41400000000000031</c:v>
                </c:pt>
                <c:pt idx="21">
                  <c:v>0.2</c:v>
                </c:pt>
                <c:pt idx="22">
                  <c:v>0</c:v>
                </c:pt>
                <c:pt idx="23">
                  <c:v>0.30000000000000032</c:v>
                </c:pt>
                <c:pt idx="24">
                  <c:v>0.22900000000000001</c:v>
                </c:pt>
                <c:pt idx="25">
                  <c:v>0.31400000000000089</c:v>
                </c:pt>
                <c:pt idx="26">
                  <c:v>8.0000000000000043E-2</c:v>
                </c:pt>
                <c:pt idx="27">
                  <c:v>0.17100000000000001</c:v>
                </c:pt>
                <c:pt idx="28">
                  <c:v>0.17100000000000001</c:v>
                </c:pt>
                <c:pt idx="29">
                  <c:v>0.1</c:v>
                </c:pt>
                <c:pt idx="30">
                  <c:v>0.34300000000000008</c:v>
                </c:pt>
                <c:pt idx="31">
                  <c:v>0.2</c:v>
                </c:pt>
                <c:pt idx="32">
                  <c:v>5.7000000000000023E-2</c:v>
                </c:pt>
                <c:pt idx="33">
                  <c:v>0.25700000000000001</c:v>
                </c:pt>
                <c:pt idx="34">
                  <c:v>0.14300000000000004</c:v>
                </c:pt>
                <c:pt idx="35">
                  <c:v>1.4E-2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spPr>
            <a:solidFill>
              <a:srgbClr val="A6A6A6"/>
            </a:solidFill>
            <a:ln>
              <a:noFill/>
            </a:ln>
            <a:effectLst/>
          </c:spPr>
          <c:dLbls>
            <c:dLbl>
              <c:idx val="2"/>
              <c:layout>
                <c:manualLayout>
                  <c:x val="-1.348163127738458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1DD-4DF8-A5CD-644F129B72CC}"/>
                </c:ext>
              </c:extLst>
            </c:dLbl>
            <c:dLbl>
              <c:idx val="5"/>
              <c:layout>
                <c:manualLayout>
                  <c:x val="-2.2469385462307735E-2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1DD-4DF8-A5CD-644F129B72CC}"/>
                </c:ext>
              </c:extLst>
            </c:dLbl>
            <c:dLbl>
              <c:idx val="6"/>
              <c:layout>
                <c:manualLayout>
                  <c:x val="-2.2469385462307735E-2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61DD-4DF8-A5CD-644F129B72CC}"/>
                </c:ext>
              </c:extLst>
            </c:dLbl>
            <c:dLbl>
              <c:idx val="7"/>
              <c:layout>
                <c:manualLayout>
                  <c:x val="6.740815638692282E-3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61DD-4DF8-A5CD-644F129B72CC}"/>
                </c:ext>
              </c:extLst>
            </c:dLbl>
            <c:dLbl>
              <c:idx val="9"/>
              <c:layout>
                <c:manualLayout>
                  <c:x val="8.9877541849228797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61DD-4DF8-A5CD-644F129B72CC}"/>
                </c:ext>
              </c:extLst>
            </c:dLbl>
            <c:dLbl>
              <c:idx val="10"/>
              <c:layout>
                <c:manualLayout>
                  <c:x val="4.4938770924615595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1DD-4DF8-A5CD-644F129B72CC}"/>
                </c:ext>
              </c:extLst>
            </c:dLbl>
            <c:dLbl>
              <c:idx val="11"/>
              <c:layout>
                <c:manualLayout>
                  <c:x val="-1.1234692731153798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1DD-4DF8-A5CD-644F129B72CC}"/>
                </c:ext>
              </c:extLst>
            </c:dLbl>
            <c:dLbl>
              <c:idx val="12"/>
              <c:layout>
                <c:manualLayout>
                  <c:x val="-1.1234692731153798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61DD-4DF8-A5CD-644F129B72CC}"/>
                </c:ext>
              </c:extLst>
            </c:dLbl>
            <c:dLbl>
              <c:idx val="13"/>
              <c:layout>
                <c:manualLayout>
                  <c:x val="6.7408156386921173E-3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61DD-4DF8-A5CD-644F129B72CC}"/>
                </c:ext>
              </c:extLst>
            </c:dLbl>
            <c:dLbl>
              <c:idx val="14"/>
              <c:layout>
                <c:manualLayout>
                  <c:x val="-1.348163127738458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61DD-4DF8-A5CD-644F129B72CC}"/>
                </c:ext>
              </c:extLst>
            </c:dLbl>
            <c:dLbl>
              <c:idx val="15"/>
              <c:layout>
                <c:manualLayout>
                  <c:x val="-1.348163127738458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61DD-4DF8-A5CD-644F129B72CC}"/>
                </c:ext>
              </c:extLst>
            </c:dLbl>
            <c:dLbl>
              <c:idx val="16"/>
              <c:layout>
                <c:manualLayout>
                  <c:x val="-8.9877541849230566E-3"/>
                  <c:y val="-1.0685193966224143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61DD-4DF8-A5CD-644F129B72CC}"/>
                </c:ext>
              </c:extLst>
            </c:dLbl>
            <c:dLbl>
              <c:idx val="17"/>
              <c:layout>
                <c:manualLayout>
                  <c:x val="-1.6477358991168767E-16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61DD-4DF8-A5CD-644F129B72CC}"/>
                </c:ext>
              </c:extLst>
            </c:dLbl>
            <c:dLbl>
              <c:idx val="18"/>
              <c:layout>
                <c:manualLayout>
                  <c:x val="-1.5728569823615399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61DD-4DF8-A5CD-644F129B72CC}"/>
                </c:ext>
              </c:extLst>
            </c:dLbl>
            <c:dLbl>
              <c:idx val="19"/>
              <c:layout>
                <c:manualLayout>
                  <c:x val="-2.246938546230773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61DD-4DF8-A5CD-644F129B72CC}"/>
                </c:ext>
              </c:extLst>
            </c:dLbl>
            <c:dLbl>
              <c:idx val="20"/>
              <c:layout>
                <c:manualLayout>
                  <c:x val="-2.0222446916077007E-2"/>
                  <c:y val="-5.3425969831120964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1DD-4DF8-A5CD-644F129B72CC}"/>
                </c:ext>
              </c:extLst>
            </c:dLbl>
            <c:dLbl>
              <c:idx val="21"/>
              <c:layout>
                <c:manualLayout>
                  <c:x val="-2.022244691607700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61DD-4DF8-A5CD-644F129B72CC}"/>
                </c:ext>
              </c:extLst>
            </c:dLbl>
            <c:dLbl>
              <c:idx val="22"/>
              <c:layout>
                <c:manualLayout>
                  <c:x val="8.9877541849228797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61DD-4DF8-A5CD-644F129B72CC}"/>
                </c:ext>
              </c:extLst>
            </c:dLbl>
            <c:dLbl>
              <c:idx val="24"/>
              <c:layout>
                <c:manualLayout>
                  <c:x val="-6.740815638692282E-3"/>
                  <c:y val="-1.457088736704066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61DD-4DF8-A5CD-644F129B72CC}"/>
                </c:ext>
              </c:extLst>
            </c:dLbl>
            <c:dLbl>
              <c:idx val="25"/>
              <c:layout>
                <c:manualLayout>
                  <c:x val="-2.2469385462307735E-2"/>
                  <c:y val="-5.3425969831120964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61DD-4DF8-A5CD-644F129B72CC}"/>
                </c:ext>
              </c:extLst>
            </c:dLbl>
            <c:dLbl>
              <c:idx val="26"/>
              <c:layout>
                <c:manualLayout>
                  <c:x val="-6.7408156386924468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61DD-4DF8-A5CD-644F129B72CC}"/>
                </c:ext>
              </c:extLst>
            </c:dLbl>
            <c:dLbl>
              <c:idx val="28"/>
              <c:layout>
                <c:manualLayout>
                  <c:x val="-6.740815638692282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61DD-4DF8-A5CD-644F129B72CC}"/>
                </c:ext>
              </c:extLst>
            </c:dLbl>
            <c:dLbl>
              <c:idx val="32"/>
              <c:layout>
                <c:manualLayout>
                  <c:x val="-1.348163127738474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61DD-4DF8-A5CD-644F129B72CC}"/>
                </c:ext>
              </c:extLst>
            </c:dLbl>
            <c:dLbl>
              <c:idx val="33"/>
              <c:layout>
                <c:manualLayout>
                  <c:x val="-4.4938770924615595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61DD-4DF8-A5CD-644F129B72CC}"/>
                </c:ext>
              </c:extLst>
            </c:dLbl>
            <c:dLbl>
              <c:idx val="35"/>
              <c:layout>
                <c:manualLayout>
                  <c:x val="1.7975508369846085E-2"/>
                  <c:y val="-1.3356492457780195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61DD-4DF8-A5CD-644F129B72CC}"/>
                </c:ext>
              </c:extLst>
            </c:dLbl>
            <c:spPr>
              <a:solidFill>
                <a:sysClr val="window" lastClr="FFFFFF"/>
              </a:solidFill>
              <a:ln w="12700">
                <a:solidFill>
                  <a:srgbClr val="A6A6A6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Колыванский МР</c:v>
                </c:pt>
                <c:pt idx="2">
                  <c:v>Усть-Таркский МР</c:v>
                </c:pt>
                <c:pt idx="3">
                  <c:v>Здвинский МР</c:v>
                </c:pt>
                <c:pt idx="4">
                  <c:v>Искитимский МР</c:v>
                </c:pt>
                <c:pt idx="5">
                  <c:v>Северный МР</c:v>
                </c:pt>
                <c:pt idx="6">
                  <c:v>Купинский МР</c:v>
                </c:pt>
                <c:pt idx="7">
                  <c:v>Кыштовский МР</c:v>
                </c:pt>
                <c:pt idx="8">
                  <c:v>Каргатский МР</c:v>
                </c:pt>
                <c:pt idx="9">
                  <c:v>Черепановский МР</c:v>
                </c:pt>
                <c:pt idx="10">
                  <c:v>Кочковский МР</c:v>
                </c:pt>
                <c:pt idx="11">
                  <c:v>Новосибирский МР</c:v>
                </c:pt>
                <c:pt idx="12">
                  <c:v>Маслянинский МР</c:v>
                </c:pt>
                <c:pt idx="13">
                  <c:v>Чулымский МР</c:v>
                </c:pt>
                <c:pt idx="14">
                  <c:v>г. Искитим</c:v>
                </c:pt>
                <c:pt idx="15">
                  <c:v>Мошковский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Сузунский МР</c:v>
                </c:pt>
                <c:pt idx="19">
                  <c:v>Чановский МР</c:v>
                </c:pt>
                <c:pt idx="20">
                  <c:v>Барабинский МР</c:v>
                </c:pt>
                <c:pt idx="21">
                  <c:v>р. п. Кольцово</c:v>
                </c:pt>
                <c:pt idx="22">
                  <c:v>Тогучинский МР</c:v>
                </c:pt>
                <c:pt idx="23">
                  <c:v>Болотнинский МР</c:v>
                </c:pt>
                <c:pt idx="24">
                  <c:v>Баганский МР</c:v>
                </c:pt>
                <c:pt idx="25">
                  <c:v>Коченевский МР</c:v>
                </c:pt>
                <c:pt idx="26">
                  <c:v>г. Новосибирск</c:v>
                </c:pt>
                <c:pt idx="27">
                  <c:v>Доволенский МР</c:v>
                </c:pt>
                <c:pt idx="28">
                  <c:v>г. Бердск</c:v>
                </c:pt>
                <c:pt idx="29">
                  <c:v>Убинский МР</c:v>
                </c:pt>
                <c:pt idx="30">
                  <c:v>Ордынский МР</c:v>
                </c:pt>
                <c:pt idx="31">
                  <c:v>Чистоозерный МР</c:v>
                </c:pt>
                <c:pt idx="32">
                  <c:v>Карасукский МР</c:v>
                </c:pt>
                <c:pt idx="33">
                  <c:v>г. Обь</c:v>
                </c:pt>
                <c:pt idx="34">
                  <c:v>Венгеровский МР</c:v>
                </c:pt>
                <c:pt idx="35">
                  <c:v>Краснозерский МР</c:v>
                </c:pt>
              </c:strCache>
            </c:strRef>
          </c:cat>
          <c:val>
            <c:numRef>
              <c:f>Лист1!$E$2:$E$37</c:f>
              <c:numCache>
                <c:formatCode>0.0%</c:formatCode>
                <c:ptCount val="36"/>
                <c:pt idx="0">
                  <c:v>4.5000000000000012E-2</c:v>
                </c:pt>
                <c:pt idx="1">
                  <c:v>4.3000000000000003E-2</c:v>
                </c:pt>
                <c:pt idx="2">
                  <c:v>1.4E-2</c:v>
                </c:pt>
                <c:pt idx="3">
                  <c:v>5.7000000000000023E-2</c:v>
                </c:pt>
                <c:pt idx="4">
                  <c:v>5.7000000000000023E-2</c:v>
                </c:pt>
                <c:pt idx="5">
                  <c:v>0</c:v>
                </c:pt>
                <c:pt idx="6">
                  <c:v>0</c:v>
                </c:pt>
                <c:pt idx="7">
                  <c:v>8.6000000000000021E-2</c:v>
                </c:pt>
                <c:pt idx="8">
                  <c:v>7.0999999999999994E-2</c:v>
                </c:pt>
                <c:pt idx="9">
                  <c:v>0.114</c:v>
                </c:pt>
                <c:pt idx="10">
                  <c:v>8.6000000000000021E-2</c:v>
                </c:pt>
                <c:pt idx="11">
                  <c:v>4.3000000000000003E-2</c:v>
                </c:pt>
                <c:pt idx="12">
                  <c:v>4.3000000000000003E-2</c:v>
                </c:pt>
                <c:pt idx="13">
                  <c:v>8.6000000000000021E-2</c:v>
                </c:pt>
                <c:pt idx="14">
                  <c:v>2.9000000000000001E-2</c:v>
                </c:pt>
                <c:pt idx="15">
                  <c:v>2.9000000000000001E-2</c:v>
                </c:pt>
                <c:pt idx="16">
                  <c:v>4.3000000000000003E-2</c:v>
                </c:pt>
                <c:pt idx="17">
                  <c:v>7.0999999999999994E-2</c:v>
                </c:pt>
                <c:pt idx="18">
                  <c:v>2.9000000000000001E-2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8.6000000000000021E-2</c:v>
                </c:pt>
                <c:pt idx="23">
                  <c:v>5.7000000000000023E-2</c:v>
                </c:pt>
                <c:pt idx="24">
                  <c:v>4.3000000000000003E-2</c:v>
                </c:pt>
                <c:pt idx="25">
                  <c:v>0</c:v>
                </c:pt>
                <c:pt idx="26">
                  <c:v>4.0000000000000022E-2</c:v>
                </c:pt>
                <c:pt idx="27">
                  <c:v>0.21400000000000041</c:v>
                </c:pt>
                <c:pt idx="28">
                  <c:v>4.3000000000000003E-2</c:v>
                </c:pt>
                <c:pt idx="29">
                  <c:v>0.15700000000000044</c:v>
                </c:pt>
                <c:pt idx="30">
                  <c:v>4.3000000000000003E-2</c:v>
                </c:pt>
                <c:pt idx="31">
                  <c:v>0.22900000000000001</c:v>
                </c:pt>
                <c:pt idx="32">
                  <c:v>0</c:v>
                </c:pt>
                <c:pt idx="33">
                  <c:v>2.9000000000000001E-2</c:v>
                </c:pt>
                <c:pt idx="34">
                  <c:v>0.14300000000000004</c:v>
                </c:pt>
                <c:pt idx="35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3EB-4B29-B090-8B0D5A931AF0}"/>
            </c:ext>
          </c:extLst>
        </c:ser>
        <c:dLbls>
          <c:showVal val="1"/>
        </c:dLbls>
        <c:overlap val="100"/>
        <c:axId val="163427072"/>
        <c:axId val="163428608"/>
      </c:barChart>
      <c:catAx>
        <c:axId val="16342707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63428608"/>
        <c:crosses val="autoZero"/>
        <c:auto val="1"/>
        <c:lblAlgn val="ctr"/>
        <c:lblOffset val="100"/>
      </c:catAx>
      <c:valAx>
        <c:axId val="163428608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634270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1.6601369884279685E-2"/>
          <c:y val="1.47526215680989E-2"/>
          <c:w val="0.95379177530172266"/>
          <c:h val="3.5957984206515997E-2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372520295428189"/>
          <c:y val="0.21841006746968791"/>
          <c:w val="0.75753569226495865"/>
          <c:h val="0.70769240192700533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Снижение процентной ставки по кредитам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г. Новосибирск</c:v>
                </c:pt>
                <c:pt idx="2">
                  <c:v>Районный центр, городской округ</c:v>
                </c:pt>
                <c:pt idx="3">
                  <c:v>ПГТ</c:v>
                </c:pt>
                <c:pt idx="4">
                  <c:v>Село, деревня, другие сельские поселения</c:v>
                </c:pt>
              </c:strCache>
            </c:strRef>
          </c:cat>
          <c:val>
            <c:numRef>
              <c:f>Лист1!$B$2:$B$6</c:f>
              <c:numCache>
                <c:formatCode>0.0%</c:formatCode>
                <c:ptCount val="5"/>
                <c:pt idx="0">
                  <c:v>0.32500000000000101</c:v>
                </c:pt>
                <c:pt idx="1">
                  <c:v>0.39100000000000107</c:v>
                </c:pt>
                <c:pt idx="2">
                  <c:v>0.20300000000000001</c:v>
                </c:pt>
                <c:pt idx="3">
                  <c:v>0.13</c:v>
                </c:pt>
                <c:pt idx="4">
                  <c:v>5.900000000000015E-2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Увеличение количества банкоматов и/или терминалов</c:v>
                </c:pt>
              </c:strCache>
            </c:strRef>
          </c:tx>
          <c:spPr>
            <a:solidFill>
              <a:srgbClr val="BFBB39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FBB39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г. Новосибирск</c:v>
                </c:pt>
                <c:pt idx="2">
                  <c:v>Районный центр, городской округ</c:v>
                </c:pt>
                <c:pt idx="3">
                  <c:v>ПГТ</c:v>
                </c:pt>
                <c:pt idx="4">
                  <c:v>Село, деревня, другие сельские поселения</c:v>
                </c:pt>
              </c:strCache>
            </c:strRef>
          </c:cat>
          <c:val>
            <c:numRef>
              <c:f>Лист1!$C$2:$C$6</c:f>
              <c:numCache>
                <c:formatCode>0.0%</c:formatCode>
                <c:ptCount val="5"/>
                <c:pt idx="0">
                  <c:v>0.1</c:v>
                </c:pt>
                <c:pt idx="1">
                  <c:v>4.8000000000000001E-2</c:v>
                </c:pt>
                <c:pt idx="2">
                  <c:v>8.4000000000000047E-2</c:v>
                </c:pt>
                <c:pt idx="3">
                  <c:v>3.6999999999999998E-2</c:v>
                </c:pt>
                <c:pt idx="4">
                  <c:v>0.45400000000000001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Увеличение количества отделений банков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73B6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г. Новосибирск</c:v>
                </c:pt>
                <c:pt idx="2">
                  <c:v>Районный центр, городской округ</c:v>
                </c:pt>
                <c:pt idx="3">
                  <c:v>ПГТ</c:v>
                </c:pt>
                <c:pt idx="4">
                  <c:v>Село, деревня, другие сельские поселения</c:v>
                </c:pt>
              </c:strCache>
            </c:strRef>
          </c:cat>
          <c:val>
            <c:numRef>
              <c:f>Лист1!$D$2:$D$6</c:f>
              <c:numCache>
                <c:formatCode>0.0%</c:formatCode>
                <c:ptCount val="5"/>
                <c:pt idx="0">
                  <c:v>4.5999999999999999E-2</c:v>
                </c:pt>
                <c:pt idx="1">
                  <c:v>2.9000000000000001E-2</c:v>
                </c:pt>
                <c:pt idx="2">
                  <c:v>3.6999999999999998E-2</c:v>
                </c:pt>
                <c:pt idx="3">
                  <c:v>0.30100000000000032</c:v>
                </c:pt>
                <c:pt idx="4">
                  <c:v>0.13400000000000001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axId val="163788288"/>
        <c:axId val="163789824"/>
      </c:barChart>
      <c:catAx>
        <c:axId val="16378828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63789824"/>
        <c:crosses val="autoZero"/>
        <c:auto val="1"/>
        <c:lblAlgn val="ctr"/>
        <c:lblOffset val="100"/>
      </c:catAx>
      <c:valAx>
        <c:axId val="163789824"/>
        <c:scaling>
          <c:orientation val="minMax"/>
          <c:max val="0.5"/>
          <c:min val="0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63788288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9.8605217320534705E-3"/>
          <c:y val="1.4752740820588398E-2"/>
          <c:w val="0.97226711676207289"/>
          <c:h val="0.1921140400040427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308142451611309"/>
          <c:y val="4.0151525891816704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30"/>
              <c:layout>
                <c:manualLayout>
                  <c:x val="1.9603999215840134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D36-4361-8541-BB84541E35BA}"/>
                </c:ext>
              </c:extLst>
            </c:dLbl>
            <c:dLbl>
              <c:idx val="31"/>
              <c:layout>
                <c:manualLayout>
                  <c:x val="1.960399921583944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D36-4361-8541-BB84541E35BA}"/>
                </c:ext>
              </c:extLst>
            </c:dLbl>
            <c:dLbl>
              <c:idx val="32"/>
              <c:layout>
                <c:manualLayout>
                  <c:x val="1.9603999215840173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D36-4361-8541-BB84541E35BA}"/>
                </c:ext>
              </c:extLst>
            </c:dLbl>
            <c:dLbl>
              <c:idx val="33"/>
              <c:layout>
                <c:manualLayout>
                  <c:x val="2.3524799059007968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D36-4361-8541-BB84541E35BA}"/>
                </c:ext>
              </c:extLst>
            </c:dLbl>
            <c:dLbl>
              <c:idx val="34"/>
              <c:layout>
                <c:manualLayout>
                  <c:x val="2.5485198980592042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D36-4361-8541-BB84541E35BA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Лист1!$A$5:$A$40</c:f>
              <c:strCache>
                <c:ptCount val="36"/>
                <c:pt idx="0">
                  <c:v>Кочковский МР</c:v>
                </c:pt>
                <c:pt idx="1">
                  <c:v>Убинский МР</c:v>
                </c:pt>
                <c:pt idx="2">
                  <c:v>Здвинский МР</c:v>
                </c:pt>
                <c:pt idx="3">
                  <c:v>Чулымский МР</c:v>
                </c:pt>
                <c:pt idx="4">
                  <c:v>Венгеровский МР</c:v>
                </c:pt>
                <c:pt idx="5">
                  <c:v>Доволенский МР</c:v>
                </c:pt>
                <c:pt idx="6">
                  <c:v>Чистоозерный МР</c:v>
                </c:pt>
                <c:pt idx="7">
                  <c:v>Северный МР</c:v>
                </c:pt>
                <c:pt idx="8">
                  <c:v>Новосибирский МР</c:v>
                </c:pt>
                <c:pt idx="9">
                  <c:v>Усть-Таркский МР</c:v>
                </c:pt>
                <c:pt idx="10">
                  <c:v>Баганский МР</c:v>
                </c:pt>
                <c:pt idx="11">
                  <c:v>Искитимский МР</c:v>
                </c:pt>
                <c:pt idx="12">
                  <c:v>Краснозерский МР</c:v>
                </c:pt>
                <c:pt idx="13">
                  <c:v>Кыштовский МР</c:v>
                </c:pt>
                <c:pt idx="14">
                  <c:v>Чановский МР</c:v>
                </c:pt>
                <c:pt idx="15">
                  <c:v>Барабинский МР</c:v>
                </c:pt>
                <c:pt idx="16">
                  <c:v>Мошковский МР</c:v>
                </c:pt>
                <c:pt idx="17">
                  <c:v>Карасукский МР</c:v>
                </c:pt>
                <c:pt idx="18">
                  <c:v>Куйбышевский МР</c:v>
                </c:pt>
                <c:pt idx="19">
                  <c:v>Маслянинский МР</c:v>
                </c:pt>
                <c:pt idx="20">
                  <c:v>Татарский МР</c:v>
                </c:pt>
                <c:pt idx="21">
                  <c:v>Купинский МР</c:v>
                </c:pt>
                <c:pt idx="22">
                  <c:v>Каргатский МР</c:v>
                </c:pt>
                <c:pt idx="23">
                  <c:v>Болотнинский МР</c:v>
                </c:pt>
                <c:pt idx="24">
                  <c:v>г. Обь</c:v>
                </c:pt>
                <c:pt idx="25">
                  <c:v>Колыванский МР</c:v>
                </c:pt>
                <c:pt idx="26">
                  <c:v>Ордынский МР</c:v>
                </c:pt>
                <c:pt idx="27">
                  <c:v>Сузунский МР</c:v>
                </c:pt>
                <c:pt idx="28">
                  <c:v>р. п. Кольцово</c:v>
                </c:pt>
                <c:pt idx="29">
                  <c:v>Коченевский МР</c:v>
                </c:pt>
                <c:pt idx="30">
                  <c:v>Тогучинский МР</c:v>
                </c:pt>
                <c:pt idx="31">
                  <c:v>г. Новосибирск</c:v>
                </c:pt>
                <c:pt idx="32">
                  <c:v>г. Бердск</c:v>
                </c:pt>
                <c:pt idx="33">
                  <c:v>г. Искитим</c:v>
                </c:pt>
                <c:pt idx="34">
                  <c:v>Черепановский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Лист1!$B$5:$B$40</c:f>
              <c:numCache>
                <c:formatCode>0.0%</c:formatCode>
                <c:ptCount val="36"/>
                <c:pt idx="0">
                  <c:v>0.75000000000000189</c:v>
                </c:pt>
                <c:pt idx="1">
                  <c:v>0.66700000000000226</c:v>
                </c:pt>
                <c:pt idx="2">
                  <c:v>0.57099999999999995</c:v>
                </c:pt>
                <c:pt idx="3">
                  <c:v>0.54500000000000004</c:v>
                </c:pt>
                <c:pt idx="4">
                  <c:v>0.51200000000000001</c:v>
                </c:pt>
                <c:pt idx="5">
                  <c:v>0.5</c:v>
                </c:pt>
                <c:pt idx="6">
                  <c:v>0.5</c:v>
                </c:pt>
                <c:pt idx="7">
                  <c:v>0.47700000000000031</c:v>
                </c:pt>
                <c:pt idx="8">
                  <c:v>0.46900000000000008</c:v>
                </c:pt>
                <c:pt idx="9">
                  <c:v>0.46700000000000008</c:v>
                </c:pt>
                <c:pt idx="10">
                  <c:v>0.39200000000000113</c:v>
                </c:pt>
                <c:pt idx="11">
                  <c:v>0.37500000000000089</c:v>
                </c:pt>
                <c:pt idx="12">
                  <c:v>0.36800000000000038</c:v>
                </c:pt>
                <c:pt idx="13">
                  <c:v>0.33300000000000113</c:v>
                </c:pt>
                <c:pt idx="14">
                  <c:v>0.31600000000000095</c:v>
                </c:pt>
                <c:pt idx="15">
                  <c:v>0.30800000000000038</c:v>
                </c:pt>
                <c:pt idx="16">
                  <c:v>0.28600000000000031</c:v>
                </c:pt>
                <c:pt idx="17">
                  <c:v>0.27300000000000002</c:v>
                </c:pt>
                <c:pt idx="18">
                  <c:v>0.20900000000000021</c:v>
                </c:pt>
                <c:pt idx="19">
                  <c:v>0.20800000000000021</c:v>
                </c:pt>
                <c:pt idx="20">
                  <c:v>0.14300000000000004</c:v>
                </c:pt>
                <c:pt idx="21">
                  <c:v>0.11799999999999998</c:v>
                </c:pt>
                <c:pt idx="22">
                  <c:v>0.111</c:v>
                </c:pt>
                <c:pt idx="23">
                  <c:v>0.10500000000000002</c:v>
                </c:pt>
                <c:pt idx="24">
                  <c:v>8.3000000000000046E-2</c:v>
                </c:pt>
                <c:pt idx="25">
                  <c:v>7.6999999999999999E-2</c:v>
                </c:pt>
                <c:pt idx="26">
                  <c:v>7.6999999999999999E-2</c:v>
                </c:pt>
                <c:pt idx="27">
                  <c:v>7.6999999999999999E-2</c:v>
                </c:pt>
                <c:pt idx="28">
                  <c:v>7.0999999999999994E-2</c:v>
                </c:pt>
                <c:pt idx="29">
                  <c:v>6.7000000000000004E-2</c:v>
                </c:pt>
                <c:pt idx="30">
                  <c:v>5.3000000000000012E-2</c:v>
                </c:pt>
                <c:pt idx="31">
                  <c:v>4.8000000000000001E-2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3828864"/>
        <c:axId val="163830400"/>
      </c:barChart>
      <c:catAx>
        <c:axId val="163828864"/>
        <c:scaling>
          <c:orientation val="maxMin"/>
        </c:scaling>
        <c:axPos val="l"/>
        <c:numFmt formatCode="General" sourceLinked="1"/>
        <c:tickLblPos val="nextTo"/>
        <c:crossAx val="163830400"/>
        <c:crosses val="autoZero"/>
        <c:auto val="1"/>
        <c:lblAlgn val="ctr"/>
        <c:lblOffset val="100"/>
      </c:catAx>
      <c:valAx>
        <c:axId val="163830400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3828864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898979543513495"/>
          <c:y val="4.0151525891816704E-2"/>
          <c:w val="0.641177556839195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29"/>
              <c:layout>
                <c:manualLayout>
                  <c:x val="7.8415996863360482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E25-4422-833B-DD27A54C8E7C}"/>
                </c:ext>
              </c:extLst>
            </c:dLbl>
            <c:dLbl>
              <c:idx val="30"/>
              <c:layout>
                <c:manualLayout>
                  <c:x val="9.8019996079200568E-3"/>
                  <c:y val="1.4177197961886025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E25-4422-833B-DD27A54C8E7C}"/>
                </c:ext>
              </c:extLst>
            </c:dLbl>
            <c:dLbl>
              <c:idx val="31"/>
              <c:layout>
                <c:manualLayout>
                  <c:x val="1.7643599294256143E-2"/>
                  <c:y val="1.4177197961886025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E25-4422-833B-DD27A54C8E7C}"/>
                </c:ext>
              </c:extLst>
            </c:dLbl>
            <c:dLbl>
              <c:idx val="32"/>
              <c:layout>
                <c:manualLayout>
                  <c:x val="1.9603999215840173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E25-4422-833B-DD27A54C8E7C}"/>
                </c:ext>
              </c:extLst>
            </c:dLbl>
            <c:dLbl>
              <c:idx val="33"/>
              <c:layout>
                <c:manualLayout>
                  <c:x val="2.3524799059007968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E25-4422-833B-DD27A54C8E7C}"/>
                </c:ext>
              </c:extLst>
            </c:dLbl>
            <c:dLbl>
              <c:idx val="34"/>
              <c:layout>
                <c:manualLayout>
                  <c:x val="2.5485198980592042E-2"/>
                  <c:y val="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E25-4422-833B-DD27A54C8E7C}"/>
                </c:ext>
              </c:extLst>
            </c:dLbl>
            <c:dLbl>
              <c:idx val="35"/>
              <c:layout>
                <c:manualLayout>
                  <c:x val="7.8415996863359823E-3"/>
                  <c:y val="-1.3203544506697257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E25-4422-833B-DD27A54C8E7C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Лист1!$A$5:$A$40</c:f>
              <c:strCache>
                <c:ptCount val="36"/>
                <c:pt idx="0">
                  <c:v>Кочковский МР</c:v>
                </c:pt>
                <c:pt idx="1">
                  <c:v>Доволенский МР</c:v>
                </c:pt>
                <c:pt idx="2">
                  <c:v>Колыванский МР</c:v>
                </c:pt>
                <c:pt idx="3">
                  <c:v>Кыштовский МР</c:v>
                </c:pt>
                <c:pt idx="4">
                  <c:v>р. п. Кольцово</c:v>
                </c:pt>
                <c:pt idx="5">
                  <c:v>Чулымский МР</c:v>
                </c:pt>
                <c:pt idx="6">
                  <c:v>Купинский МР</c:v>
                </c:pt>
                <c:pt idx="7">
                  <c:v>Болотнинский МР</c:v>
                </c:pt>
                <c:pt idx="8">
                  <c:v>Краснозерский МР</c:v>
                </c:pt>
                <c:pt idx="9">
                  <c:v>Ордынский МР</c:v>
                </c:pt>
                <c:pt idx="10">
                  <c:v>Северный МР</c:v>
                </c:pt>
                <c:pt idx="11">
                  <c:v>Коченевский МР</c:v>
                </c:pt>
                <c:pt idx="12">
                  <c:v>Барабинский МР</c:v>
                </c:pt>
                <c:pt idx="13">
                  <c:v>Искитимский МР</c:v>
                </c:pt>
                <c:pt idx="14">
                  <c:v>Новосибирский МР</c:v>
                </c:pt>
                <c:pt idx="15">
                  <c:v>Венгеровский МР</c:v>
                </c:pt>
                <c:pt idx="16">
                  <c:v>Здвинский МР</c:v>
                </c:pt>
                <c:pt idx="17">
                  <c:v>Черепановский МР</c:v>
                </c:pt>
                <c:pt idx="18">
                  <c:v>Татарский МР</c:v>
                </c:pt>
                <c:pt idx="19">
                  <c:v>Тогучинский МР</c:v>
                </c:pt>
                <c:pt idx="20">
                  <c:v>Баганский МР</c:v>
                </c:pt>
                <c:pt idx="21">
                  <c:v>Мошковский МР</c:v>
                </c:pt>
                <c:pt idx="22">
                  <c:v>Карасукский МР</c:v>
                </c:pt>
                <c:pt idx="23">
                  <c:v>г. Обь</c:v>
                </c:pt>
                <c:pt idx="24">
                  <c:v>Чистоозерный МР</c:v>
                </c:pt>
                <c:pt idx="25">
                  <c:v>Чановский МР</c:v>
                </c:pt>
                <c:pt idx="26">
                  <c:v>Сузунский МР</c:v>
                </c:pt>
                <c:pt idx="27">
                  <c:v>Каргатский МР</c:v>
                </c:pt>
                <c:pt idx="28">
                  <c:v>Усть-Таркский МР</c:v>
                </c:pt>
                <c:pt idx="29">
                  <c:v>г. Новосибирск</c:v>
                </c:pt>
                <c:pt idx="30">
                  <c:v>Куйбышевский МР</c:v>
                </c:pt>
                <c:pt idx="31">
                  <c:v>г. Бердск</c:v>
                </c:pt>
                <c:pt idx="32">
                  <c:v>г. Искитим</c:v>
                </c:pt>
                <c:pt idx="33">
                  <c:v>Маслянинский МР</c:v>
                </c:pt>
                <c:pt idx="34">
                  <c:v>Убинский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Лист1!$B$5:$B$40</c:f>
              <c:numCache>
                <c:formatCode>0.0%</c:formatCode>
                <c:ptCount val="36"/>
                <c:pt idx="0">
                  <c:v>0.75000000000000189</c:v>
                </c:pt>
                <c:pt idx="1">
                  <c:v>0.25</c:v>
                </c:pt>
                <c:pt idx="2">
                  <c:v>0.23100000000000001</c:v>
                </c:pt>
                <c:pt idx="3">
                  <c:v>0.222</c:v>
                </c:pt>
                <c:pt idx="4">
                  <c:v>0.21400000000000041</c:v>
                </c:pt>
                <c:pt idx="5">
                  <c:v>0.18200000000000024</c:v>
                </c:pt>
                <c:pt idx="6">
                  <c:v>0.17600000000000021</c:v>
                </c:pt>
                <c:pt idx="7">
                  <c:v>0.15800000000000047</c:v>
                </c:pt>
                <c:pt idx="8">
                  <c:v>0.15800000000000047</c:v>
                </c:pt>
                <c:pt idx="9">
                  <c:v>0.15400000000000041</c:v>
                </c:pt>
                <c:pt idx="10">
                  <c:v>0.13600000000000001</c:v>
                </c:pt>
                <c:pt idx="11">
                  <c:v>0.13300000000000001</c:v>
                </c:pt>
                <c:pt idx="12">
                  <c:v>0.128</c:v>
                </c:pt>
                <c:pt idx="13">
                  <c:v>0.125</c:v>
                </c:pt>
                <c:pt idx="14">
                  <c:v>0.125</c:v>
                </c:pt>
                <c:pt idx="15">
                  <c:v>0.12200000000000009</c:v>
                </c:pt>
                <c:pt idx="16">
                  <c:v>0.12200000000000009</c:v>
                </c:pt>
                <c:pt idx="17">
                  <c:v>0.115</c:v>
                </c:pt>
                <c:pt idx="18">
                  <c:v>0.10700000000000012</c:v>
                </c:pt>
                <c:pt idx="19">
                  <c:v>0.10500000000000002</c:v>
                </c:pt>
                <c:pt idx="20">
                  <c:v>9.8000000000000226E-2</c:v>
                </c:pt>
                <c:pt idx="21">
                  <c:v>9.5000000000000043E-2</c:v>
                </c:pt>
                <c:pt idx="22">
                  <c:v>9.1000000000000025E-2</c:v>
                </c:pt>
                <c:pt idx="23">
                  <c:v>8.3000000000000046E-2</c:v>
                </c:pt>
                <c:pt idx="24">
                  <c:v>8.3000000000000046E-2</c:v>
                </c:pt>
                <c:pt idx="25">
                  <c:v>7.9000000000000223E-2</c:v>
                </c:pt>
                <c:pt idx="26">
                  <c:v>7.6999999999999999E-2</c:v>
                </c:pt>
                <c:pt idx="27">
                  <c:v>7.3999999999999996E-2</c:v>
                </c:pt>
                <c:pt idx="28">
                  <c:v>6.7000000000000004E-2</c:v>
                </c:pt>
                <c:pt idx="29">
                  <c:v>2.9000000000000001E-2</c:v>
                </c:pt>
                <c:pt idx="30">
                  <c:v>2.3E-2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4.5999999999999999E-2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163574912"/>
        <c:axId val="163576448"/>
      </c:barChart>
      <c:catAx>
        <c:axId val="163574912"/>
        <c:scaling>
          <c:orientation val="maxMin"/>
        </c:scaling>
        <c:axPos val="l"/>
        <c:numFmt formatCode="General" sourceLinked="1"/>
        <c:tickLblPos val="nextTo"/>
        <c:crossAx val="163576448"/>
        <c:crosses val="autoZero"/>
        <c:auto val="1"/>
        <c:lblAlgn val="ctr"/>
        <c:lblOffset val="100"/>
      </c:catAx>
      <c:valAx>
        <c:axId val="163576448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163574912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4.0824274496052373E-2"/>
          <c:w val="0.78969966159052873"/>
          <c:h val="0.8967093308680546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Ничего из перечисленного</c:v>
                </c:pt>
                <c:pt idx="1">
                  <c:v>Иное</c:v>
                </c:pt>
                <c:pt idx="3">
                  <c:v>Индивидуальный инвестиционный счет</c:v>
                </c:pt>
                <c:pt idx="4">
                  <c:v>Страхование</c:v>
                </c:pt>
                <c:pt idx="5">
                  <c:v>Вклады</c:v>
                </c:pt>
                <c:pt idx="7">
                  <c:v>Автокредит</c:v>
                </c:pt>
                <c:pt idx="8">
                  <c:v>Заем в микрофинансовой организации</c:v>
                </c:pt>
                <c:pt idx="9">
                  <c:v>Ипотечный кредит</c:v>
                </c:pt>
                <c:pt idx="10">
                  <c:v>Потребительский кредит</c:v>
                </c:pt>
                <c:pt idx="12">
                  <c:v>Социальная карта</c:v>
                </c:pt>
                <c:pt idx="13">
                  <c:v>Пенсионная карта</c:v>
                </c:pt>
                <c:pt idx="14">
                  <c:v>Кредитная карта</c:v>
                </c:pt>
                <c:pt idx="15">
                  <c:v>Дебетовая (расчетная) карта, оформленная самостоятельно</c:v>
                </c:pt>
                <c:pt idx="16">
                  <c:v>Зарплатная карта, оформленная работодателем</c:v>
                </c:pt>
              </c:strCache>
            </c:strRef>
          </c:cat>
          <c:val>
            <c:numRef>
              <c:f>Лист1!$B$2:$B$18</c:f>
              <c:numCache>
                <c:formatCode>0.0%</c:formatCode>
                <c:ptCount val="17"/>
                <c:pt idx="0">
                  <c:v>8.6000000000000021E-2</c:v>
                </c:pt>
                <c:pt idx="1">
                  <c:v>1.0000000000000041E-3</c:v>
                </c:pt>
                <c:pt idx="3">
                  <c:v>2.5000000000000001E-2</c:v>
                </c:pt>
                <c:pt idx="4">
                  <c:v>0.24300000000000024</c:v>
                </c:pt>
                <c:pt idx="5">
                  <c:v>0.252</c:v>
                </c:pt>
                <c:pt idx="7">
                  <c:v>1.9000000000000076E-2</c:v>
                </c:pt>
                <c:pt idx="8">
                  <c:v>2.4E-2</c:v>
                </c:pt>
                <c:pt idx="9">
                  <c:v>0.15800000000000061</c:v>
                </c:pt>
                <c:pt idx="10">
                  <c:v>0.27700000000000002</c:v>
                </c:pt>
                <c:pt idx="12">
                  <c:v>8.0000000000000227E-3</c:v>
                </c:pt>
                <c:pt idx="13">
                  <c:v>8.0000000000000227E-3</c:v>
                </c:pt>
                <c:pt idx="14">
                  <c:v>0.36300000000000032</c:v>
                </c:pt>
                <c:pt idx="15">
                  <c:v>0.57800000000000062</c:v>
                </c:pt>
                <c:pt idx="16">
                  <c:v>0.57800000000000062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47120512"/>
        <c:axId val="147122048"/>
      </c:barChart>
      <c:catAx>
        <c:axId val="14712051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7122048"/>
        <c:crosses val="autoZero"/>
        <c:auto val="1"/>
        <c:lblAlgn val="ctr"/>
        <c:lblOffset val="100"/>
      </c:catAx>
      <c:valAx>
        <c:axId val="147122048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7120512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использующего вклады в среднем по НСО</c:v>
                </c:pt>
                <c:pt idx="1">
                  <c:v>Доля населения, использующего вклады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0.252</c:v>
                </c:pt>
                <c:pt idx="1">
                  <c:v>0.39300000000000113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244096"/>
        <c:axId val="162245632"/>
      </c:barChart>
      <c:catAx>
        <c:axId val="162244096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245632"/>
        <c:crosses val="autoZero"/>
        <c:auto val="1"/>
        <c:lblAlgn val="ctr"/>
        <c:lblOffset val="100"/>
      </c:catAx>
      <c:valAx>
        <c:axId val="16224563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244096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46648177520975648"/>
          <c:y val="0.17862442391551417"/>
          <c:w val="0.49571854327561776"/>
          <c:h val="0.75512663525327395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Доля населения, имеющего вклады в среднем по НСО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dLbl>
              <c:idx val="6"/>
              <c:layout>
                <c:manualLayout>
                  <c:x val="-3.9968025579537837E-3"/>
                  <c:y val="6.5616797900262848E-3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19-44FC-A3F4-8AEC863202D7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Среднее значение</c:v>
                </c:pt>
                <c:pt idx="1">
                  <c:v>Пенсионер, инвалид</c:v>
                </c:pt>
                <c:pt idx="2">
                  <c:v>Учащийся, студент</c:v>
                </c:pt>
                <c:pt idx="3">
                  <c:v>Временно не работаю, безработный</c:v>
                </c:pt>
                <c:pt idx="4">
                  <c:v>Предприниматель, самозанятый</c:v>
                </c:pt>
                <c:pt idx="5">
                  <c:v>Работаю по найму</c:v>
                </c:pt>
                <c:pt idx="6">
                  <c:v>Занят домашним хозяйством, нахожусь в декретном отпуске, отпуске по уходу за ребенком</c:v>
                </c:pt>
              </c:strCache>
            </c:strRef>
          </c:cat>
          <c:val>
            <c:numRef>
              <c:f>Лист1!$B$2:$B$8</c:f>
              <c:numCache>
                <c:formatCode>0.0%</c:formatCode>
                <c:ptCount val="7"/>
                <c:pt idx="0">
                  <c:v>0.252</c:v>
                </c:pt>
                <c:pt idx="1">
                  <c:v>0.19400000000000001</c:v>
                </c:pt>
                <c:pt idx="2">
                  <c:v>0.20100000000000001</c:v>
                </c:pt>
                <c:pt idx="3">
                  <c:v>0.222</c:v>
                </c:pt>
                <c:pt idx="4">
                  <c:v>0.252</c:v>
                </c:pt>
                <c:pt idx="5">
                  <c:v>0.27</c:v>
                </c:pt>
                <c:pt idx="6">
                  <c:v>0.28100000000000008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B36-4638-BB51-0BA03E60ED0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Доля населения, имеющего вклады в среднем по РФ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dLbl>
              <c:idx val="2"/>
              <c:layout>
                <c:manualLayout>
                  <c:x val="0"/>
                  <c:y val="-1.3123359580052542E-2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C19-44FC-A3F4-8AEC863202D7}"/>
                </c:ext>
              </c:extLst>
            </c:dLbl>
            <c:dLbl>
              <c:idx val="3"/>
              <c:layout>
                <c:manualLayout>
                  <c:x val="1.998401278976829E-3"/>
                  <c:y val="-1.6404199475065759E-2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C19-44FC-A3F4-8AEC863202D7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chemeClr val="accent2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Среднее значение</c:v>
                </c:pt>
                <c:pt idx="1">
                  <c:v>Пенсионер, инвалид</c:v>
                </c:pt>
                <c:pt idx="2">
                  <c:v>Учащийся, студент</c:v>
                </c:pt>
                <c:pt idx="3">
                  <c:v>Временно не работаю, безработный</c:v>
                </c:pt>
                <c:pt idx="4">
                  <c:v>Предприниматель, самозанятый</c:v>
                </c:pt>
                <c:pt idx="5">
                  <c:v>Работаю по найму</c:v>
                </c:pt>
                <c:pt idx="6">
                  <c:v>Занят домашним хозяйством, нахожусь в декретном отпуске, отпуске по уходу за ребенком</c:v>
                </c:pt>
              </c:strCache>
            </c:strRef>
          </c:cat>
          <c:val>
            <c:numRef>
              <c:f>Лист1!$C$2:$C$8</c:f>
              <c:numCache>
                <c:formatCode>0.0%</c:formatCode>
                <c:ptCount val="7"/>
                <c:pt idx="0">
                  <c:v>0.38600000000000134</c:v>
                </c:pt>
                <c:pt idx="1">
                  <c:v>0.47500000000000031</c:v>
                </c:pt>
                <c:pt idx="2">
                  <c:v>0.21400000000000041</c:v>
                </c:pt>
                <c:pt idx="3">
                  <c:v>0.21700000000000041</c:v>
                </c:pt>
                <c:pt idx="4">
                  <c:v>0.42900000000000038</c:v>
                </c:pt>
                <c:pt idx="5">
                  <c:v>0.37800000000000117</c:v>
                </c:pt>
                <c:pt idx="6">
                  <c:v>0.24300000000000024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B36-4638-BB51-0BA03E60ED09}"/>
            </c:ext>
          </c:extLst>
        </c:ser>
        <c:dLbls>
          <c:showVal val="1"/>
        </c:dLbls>
        <c:axId val="147133952"/>
        <c:axId val="147135488"/>
      </c:barChart>
      <c:catAx>
        <c:axId val="14713395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7135488"/>
        <c:crosses val="autoZero"/>
        <c:auto val="1"/>
        <c:lblAlgn val="ctr"/>
        <c:lblOffset val="100"/>
      </c:catAx>
      <c:valAx>
        <c:axId val="147135488"/>
        <c:scaling>
          <c:orientation val="minMax"/>
          <c:max val="0.5"/>
          <c:min val="0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7133952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8423701983295252"/>
          <c:y val="1.9383233526292377E-2"/>
          <c:w val="0.483008553786893"/>
          <c:h val="0.1467054684109376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пользующаяся кредитом/займом в среднем по НСО</c:v>
                </c:pt>
                <c:pt idx="1">
                  <c:v>Доля населения, пользующаяся кредитом/займом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0.38400000000000134</c:v>
                </c:pt>
                <c:pt idx="1">
                  <c:v>0.36040000000000116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270208"/>
        <c:axId val="162312960"/>
      </c:barChart>
      <c:catAx>
        <c:axId val="16227020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312960"/>
        <c:crosses val="autoZero"/>
        <c:auto val="1"/>
        <c:lblAlgn val="ctr"/>
        <c:lblOffset val="100"/>
      </c:catAx>
      <c:valAx>
        <c:axId val="16231296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270208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46648177520975648"/>
          <c:y val="0.13925439204590273"/>
          <c:w val="0.49571854327561776"/>
          <c:h val="0.79449672960481288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Доля населения, имеющего кредит в среднем по НСО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dLbl>
              <c:idx val="2"/>
              <c:layout>
                <c:manualLayout>
                  <c:x val="0"/>
                  <c:y val="5.6345964220312723E-3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1E0-496B-9CC8-A573B5DCBEBB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Среднее значение</c:v>
                </c:pt>
                <c:pt idx="1">
                  <c:v>Пенсионер, инвалид</c:v>
                </c:pt>
                <c:pt idx="2">
                  <c:v>Учащийся, студент</c:v>
                </c:pt>
                <c:pt idx="3">
                  <c:v>Временно не работаю, безработный</c:v>
                </c:pt>
                <c:pt idx="4">
                  <c:v>Предприниматель, самозанятый</c:v>
                </c:pt>
                <c:pt idx="5">
                  <c:v>Работаю по найму</c:v>
                </c:pt>
                <c:pt idx="6">
                  <c:v>Занят домашним хозяйством, нахожусь в декретном отпуске, отпуске по уходу за ребенком</c:v>
                </c:pt>
              </c:strCache>
            </c:strRef>
          </c:cat>
          <c:val>
            <c:numRef>
              <c:f>Лист1!$B$2:$B$8</c:f>
              <c:numCache>
                <c:formatCode>0.0%</c:formatCode>
                <c:ptCount val="7"/>
                <c:pt idx="0">
                  <c:v>0.38400000000000134</c:v>
                </c:pt>
                <c:pt idx="1">
                  <c:v>0.23700000000000004</c:v>
                </c:pt>
                <c:pt idx="2">
                  <c:v>4.2000000000000023E-2</c:v>
                </c:pt>
                <c:pt idx="3">
                  <c:v>0.29700000000000032</c:v>
                </c:pt>
                <c:pt idx="4">
                  <c:v>0.48300000000000032</c:v>
                </c:pt>
                <c:pt idx="5">
                  <c:v>0.443</c:v>
                </c:pt>
                <c:pt idx="6">
                  <c:v>0.36900000000000038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B36-4638-BB51-0BA03E60ED0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Доля населения, имеющего кредит в среднем по РФ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dLbl>
              <c:idx val="0"/>
              <c:layout>
                <c:manualLayout>
                  <c:x val="-1.4654773419303858E-16"/>
                  <c:y val="-1.1269192844062605E-2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1E0-496B-9CC8-A573B5DCBEBB}"/>
                </c:ext>
              </c:extLst>
            </c:dLbl>
            <c:dLbl>
              <c:idx val="3"/>
              <c:layout>
                <c:manualLayout>
                  <c:x val="0"/>
                  <c:y val="-8.4518946330470034E-3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1E0-496B-9CC8-A573B5DCBEBB}"/>
                </c:ext>
              </c:extLst>
            </c:dLbl>
            <c:dLbl>
              <c:idx val="5"/>
              <c:layout>
                <c:manualLayout>
                  <c:x val="-1.4654773419303858E-16"/>
                  <c:y val="-1.1269192844062605E-2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1E0-496B-9CC8-A573B5DCBEBB}"/>
                </c:ext>
              </c:extLst>
            </c:dLbl>
            <c:dLbl>
              <c:idx val="6"/>
              <c:layout>
                <c:manualLayout>
                  <c:x val="1.998401278976829E-3"/>
                  <c:y val="-1.4086491055078179E-2"/>
                </c:manualLayout>
              </c:layout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1E0-496B-9CC8-A573B5DCBEBB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chemeClr val="accent2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Среднее значение</c:v>
                </c:pt>
                <c:pt idx="1">
                  <c:v>Пенсионер, инвалид</c:v>
                </c:pt>
                <c:pt idx="2">
                  <c:v>Учащийся, студент</c:v>
                </c:pt>
                <c:pt idx="3">
                  <c:v>Временно не работаю, безработный</c:v>
                </c:pt>
                <c:pt idx="4">
                  <c:v>Предприниматель, самозанятый</c:v>
                </c:pt>
                <c:pt idx="5">
                  <c:v>Работаю по найму</c:v>
                </c:pt>
                <c:pt idx="6">
                  <c:v>Занят домашним хозяйством, нахожусь в декретном отпуске, отпуске по уходу за ребенком</c:v>
                </c:pt>
              </c:strCache>
            </c:strRef>
          </c:cat>
          <c:val>
            <c:numRef>
              <c:f>Лист1!$C$2:$C$8</c:f>
              <c:numCache>
                <c:formatCode>0.0%</c:formatCode>
                <c:ptCount val="7"/>
                <c:pt idx="0">
                  <c:v>0.25600000000000001</c:v>
                </c:pt>
                <c:pt idx="1">
                  <c:v>0.13</c:v>
                </c:pt>
                <c:pt idx="2">
                  <c:v>0</c:v>
                </c:pt>
                <c:pt idx="3">
                  <c:v>0.20300000000000001</c:v>
                </c:pt>
                <c:pt idx="4">
                  <c:v>0.442</c:v>
                </c:pt>
                <c:pt idx="5">
                  <c:v>0.30000000000000032</c:v>
                </c:pt>
                <c:pt idx="6">
                  <c:v>0.26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B36-4638-BB51-0BA03E60ED09}"/>
            </c:ext>
          </c:extLst>
        </c:ser>
        <c:dLbls>
          <c:showVal val="1"/>
        </c:dLbls>
        <c:axId val="162320384"/>
        <c:axId val="162321920"/>
      </c:barChart>
      <c:catAx>
        <c:axId val="16232038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321920"/>
        <c:crosses val="autoZero"/>
        <c:auto val="1"/>
        <c:lblAlgn val="ctr"/>
        <c:lblOffset val="100"/>
      </c:catAx>
      <c:valAx>
        <c:axId val="162321920"/>
        <c:scaling>
          <c:orientation val="minMax"/>
          <c:max val="0.5"/>
          <c:min val="0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320384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8423701983295252"/>
          <c:y val="1.9383233526292377E-2"/>
          <c:w val="0.483008553786893"/>
          <c:h val="0.11109936783945641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имеющая платежную карту в среднем по НСО</c:v>
                </c:pt>
                <c:pt idx="1">
                  <c:v>Доля населения, имеющая платежную карту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0.69099999999999995</c:v>
                </c:pt>
                <c:pt idx="1">
                  <c:v>0.8165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432512"/>
        <c:axId val="162434048"/>
      </c:barChart>
      <c:catAx>
        <c:axId val="16243251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434048"/>
        <c:crosses val="autoZero"/>
        <c:auto val="1"/>
        <c:lblAlgn val="ctr"/>
        <c:lblOffset val="100"/>
      </c:catAx>
      <c:valAx>
        <c:axId val="162434048"/>
        <c:scaling>
          <c:orientation val="minMax"/>
          <c:max val="1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432512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12323234341900208"/>
          <c:w val="0.78969966159052873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2"/>
                <c:pt idx="0">
                  <c:v>Доля населения, использующая страхование в среднем по НСО</c:v>
                </c:pt>
                <c:pt idx="1">
                  <c:v>Доля населения, использующая добровольное медицинское страхование  в среднем по РФ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2"/>
                <c:pt idx="0">
                  <c:v>0.24300000000000024</c:v>
                </c:pt>
                <c:pt idx="1">
                  <c:v>0.2276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162450048"/>
        <c:axId val="162517376"/>
      </c:barChart>
      <c:catAx>
        <c:axId val="16245004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517376"/>
        <c:crosses val="autoZero"/>
        <c:auto val="1"/>
        <c:lblAlgn val="ctr"/>
        <c:lblOffset val="100"/>
      </c:catAx>
      <c:valAx>
        <c:axId val="162517376"/>
        <c:scaling>
          <c:orientation val="minMax"/>
          <c:max val="1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450048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0.04129</cdr:x>
      <cdr:y>0.08699</cdr:y>
    </cdr:from>
    <cdr:to>
      <cdr:x>0.9615</cdr:x>
      <cdr:y>0.09033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267519" y="613598"/>
          <a:ext cx="5961369" cy="23560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0.13527</cdr:x>
      <cdr:y>0.77107</cdr:y>
    </cdr:from>
    <cdr:to>
      <cdr:x>0.30935</cdr:x>
      <cdr:y>0.95472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876300" y="5438775"/>
          <a:ext cx="1127760" cy="12954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0.0358</cdr:x>
      <cdr:y>0.66427</cdr:y>
    </cdr:from>
    <cdr:to>
      <cdr:x>0.95601</cdr:x>
      <cdr:y>0.6676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231894" y="4685748"/>
          <a:ext cx="5961369" cy="23490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0.14311</cdr:x>
      <cdr:y>0.9007</cdr:y>
    </cdr:from>
    <cdr:to>
      <cdr:x>0.3117</cdr:x>
      <cdr:y>0.95742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927100" y="6353175"/>
          <a:ext cx="1092200" cy="400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0.02747</cdr:x>
      <cdr:y>0.66259</cdr:y>
    </cdr:from>
    <cdr:to>
      <cdr:x>0.94768</cdr:x>
      <cdr:y>0.66592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178130" y="5507930"/>
          <a:ext cx="5966574" cy="27681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0.10803</cdr:x>
      <cdr:y>0.87144</cdr:y>
    </cdr:from>
    <cdr:to>
      <cdr:x>0.30048</cdr:x>
      <cdr:y>0.95058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700490" y="7244077"/>
          <a:ext cx="1247832" cy="6578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/>
            <a:t> 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0.04313</cdr:x>
      <cdr:y>0.79223</cdr:y>
    </cdr:from>
    <cdr:to>
      <cdr:x>0.96334</cdr:x>
      <cdr:y>0.79556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279395" y="5588320"/>
          <a:ext cx="5961369" cy="23490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0.13382</cdr:x>
      <cdr:y>0.8519</cdr:y>
    </cdr:from>
    <cdr:to>
      <cdr:x>0.306</cdr:x>
      <cdr:y>0.95628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866898" y="6009254"/>
          <a:ext cx="1115453" cy="7362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theme/theme1.xml><?xml version="1.0" encoding="utf-8"?>
<a:theme xmlns:a="http://schemas.openxmlformats.org/drawingml/2006/main" name="Тема Office">
  <a:themeElements>
    <a:clrScheme name="Sis_Corporation">
      <a:dk1>
        <a:sysClr val="windowText" lastClr="000000"/>
      </a:dk1>
      <a:lt1>
        <a:sysClr val="window" lastClr="FFFFFF"/>
      </a:lt1>
      <a:dk2>
        <a:srgbClr val="7C3776"/>
      </a:dk2>
      <a:lt2>
        <a:srgbClr val="AEABAB"/>
      </a:lt2>
      <a:accent1>
        <a:srgbClr val="7C3776"/>
      </a:accent1>
      <a:accent2>
        <a:srgbClr val="C9A7D1"/>
      </a:accent2>
      <a:accent3>
        <a:srgbClr val="B73B61"/>
      </a:accent3>
      <a:accent4>
        <a:srgbClr val="BFBB17"/>
      </a:accent4>
      <a:accent5>
        <a:srgbClr val="78973B"/>
      </a:accent5>
      <a:accent6>
        <a:srgbClr val="7665AB"/>
      </a:accent6>
      <a:hlink>
        <a:srgbClr val="0563C1"/>
      </a:hlink>
      <a:folHlink>
        <a:srgbClr val="954F72"/>
      </a:folHlink>
    </a:clrScheme>
    <a:fontScheme name="Sis_Times NR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7C3776"/>
    </a:accent1>
    <a:accent2>
      <a:srgbClr val="C9A7D1"/>
    </a:accent2>
    <a:accent3>
      <a:srgbClr val="B73B61"/>
    </a:accent3>
    <a:accent4>
      <a:srgbClr val="BFBB17"/>
    </a:accent4>
    <a:accent5>
      <a:srgbClr val="78973B"/>
    </a:accent5>
    <a:accent6>
      <a:srgbClr val="7665AB"/>
    </a:accent6>
    <a:hlink>
      <a:srgbClr val="0563C1"/>
    </a:hlink>
    <a:folHlink>
      <a:srgbClr val="954F72"/>
    </a:folHlink>
  </a:clrScheme>
  <a:fontScheme name="Sis_Times NR">
    <a:majorFont>
      <a:latin typeface="times new roman"/>
      <a:ea typeface=""/>
      <a:cs typeface=""/>
    </a:majorFont>
    <a:minorFont>
      <a:latin typeface="times new roman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27A855-F48F-4AF0-A508-F0106481A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Sis_Corp_shablon_3+</Template>
  <TotalTime>4</TotalTime>
  <Pages>64</Pages>
  <Words>14476</Words>
  <Characters>82515</Characters>
  <Application>Microsoft Office Word</Application>
  <DocSecurity>0</DocSecurity>
  <Lines>687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I</dc:creator>
  <cp:lastModifiedBy>SiSCorp</cp:lastModifiedBy>
  <cp:revision>6</cp:revision>
  <dcterms:created xsi:type="dcterms:W3CDTF">2019-11-25T07:19:00Z</dcterms:created>
  <dcterms:modified xsi:type="dcterms:W3CDTF">2019-11-26T10:42:00Z</dcterms:modified>
</cp:coreProperties>
</file>